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8B558" w14:textId="77777777" w:rsidR="005070A3" w:rsidRDefault="005070A3">
      <w:pPr>
        <w:framePr w:w="2767" w:h="365" w:hSpace="180" w:wrap="around" w:vAnchor="text" w:hAnchor="page" w:x="8242" w:y="-593"/>
        <w:ind w:firstLine="0"/>
        <w:jc w:val="center"/>
        <w:rPr>
          <w:b/>
        </w:rPr>
      </w:pPr>
      <w:r>
        <w:rPr>
          <w:b/>
        </w:rPr>
        <w:fldChar w:fldCharType="begin">
          <w:ffData>
            <w:name w:val="Text9"/>
            <w:enabled/>
            <w:calcOnExit w:val="0"/>
            <w:textInput/>
          </w:ffData>
        </w:fldChar>
      </w:r>
      <w:bookmarkStart w:id="0" w:name="Text9"/>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bookmarkEnd w:id="0"/>
    </w:p>
    <w:p w14:paraId="7D61A231" w14:textId="77777777" w:rsidR="005070A3" w:rsidRDefault="00DE3CF1">
      <w:pPr>
        <w:ind w:firstLine="0"/>
      </w:pPr>
      <w:r>
        <w:rPr>
          <w:b/>
          <w:caps/>
          <w:noProof/>
          <w:sz w:val="20"/>
        </w:rPr>
        <w:object w:dxaOrig="1440" w:dyaOrig="1440" w14:anchorId="69D398BD">
          <v:shape id="_x0000_s2050" type="#_x0000_t75" style="position:absolute;left:0;text-align:left;margin-left:217.05pt;margin-top:.85pt;width:47.65pt;height:56.05pt;z-index:251657728;mso-wrap-edited:f" wrapcoords="-318 0 -318 21330 21600 21330 21600 0 -318 0" o:allowincell="f">
            <v:imagedata r:id="rId8" o:title=""/>
            <w10:wrap type="tight"/>
          </v:shape>
          <o:OLEObject Type="Embed" ProgID="PBrush" ShapeID="_x0000_s2050" DrawAspect="Content" ObjectID="_1733836541" r:id="rId9"/>
        </w:object>
      </w:r>
    </w:p>
    <w:p w14:paraId="25983EF8" w14:textId="77777777" w:rsidR="005070A3" w:rsidRDefault="005070A3">
      <w:pPr>
        <w:ind w:firstLine="0"/>
      </w:pPr>
    </w:p>
    <w:p w14:paraId="5CB46BA9" w14:textId="77777777" w:rsidR="005070A3" w:rsidRDefault="005070A3">
      <w:pPr>
        <w:ind w:firstLine="0"/>
      </w:pPr>
    </w:p>
    <w:p w14:paraId="10931BBF" w14:textId="77777777" w:rsidR="005070A3" w:rsidRDefault="005070A3">
      <w:pPr>
        <w:ind w:firstLine="0"/>
      </w:pPr>
      <w:r>
        <w:tab/>
      </w:r>
      <w:r>
        <w:tab/>
        <w:t xml:space="preserve"> </w:t>
      </w:r>
    </w:p>
    <w:p w14:paraId="769C30B2" w14:textId="77777777" w:rsidR="005070A3" w:rsidRDefault="005070A3">
      <w:pPr>
        <w:shd w:val="solid" w:color="FFFFFF" w:fill="FFFFFF"/>
        <w:tabs>
          <w:tab w:val="left" w:pos="-851"/>
        </w:tabs>
        <w:ind w:firstLine="0"/>
        <w:jc w:val="center"/>
        <w:rPr>
          <w:caps/>
          <w:sz w:val="16"/>
        </w:rPr>
      </w:pPr>
    </w:p>
    <w:p w14:paraId="61051359" w14:textId="77777777" w:rsidR="005070A3" w:rsidRDefault="005070A3" w:rsidP="00790AD3">
      <w:pPr>
        <w:shd w:val="solid" w:color="FFFFFF" w:fill="FFFFFF"/>
        <w:ind w:firstLine="0"/>
        <w:jc w:val="center"/>
        <w:outlineLvl w:val="0"/>
        <w:rPr>
          <w:b/>
        </w:rPr>
      </w:pPr>
      <w:r>
        <w:rPr>
          <w:b/>
        </w:rPr>
        <w:fldChar w:fldCharType="begin">
          <w:ffData>
            <w:name w:val=""/>
            <w:enabled/>
            <w:calcOnExit w:val="0"/>
            <w:textInput>
              <w:default w:val="RIETAVO SAVIVALDYBĖS TARYBA"/>
              <w:format w:val="Didžiosios raidės"/>
            </w:textInput>
          </w:ffData>
        </w:fldChar>
      </w:r>
      <w:r>
        <w:rPr>
          <w:b/>
        </w:rPr>
        <w:instrText xml:space="preserve"> FORMTEXT </w:instrText>
      </w:r>
      <w:r>
        <w:rPr>
          <w:b/>
        </w:rPr>
      </w:r>
      <w:r>
        <w:rPr>
          <w:b/>
        </w:rPr>
        <w:fldChar w:fldCharType="separate"/>
      </w:r>
      <w:r>
        <w:rPr>
          <w:b/>
          <w:noProof/>
        </w:rPr>
        <w:t>RIETAVO SAVIVALDYBĖS TARYBA</w:t>
      </w:r>
      <w:r>
        <w:rPr>
          <w:b/>
        </w:rPr>
        <w:fldChar w:fldCharType="end"/>
      </w:r>
    </w:p>
    <w:p w14:paraId="1AC432BF" w14:textId="77777777" w:rsidR="005070A3" w:rsidRDefault="005070A3">
      <w:pPr>
        <w:shd w:val="solid" w:color="FFFFFF" w:fill="FFFFFF"/>
        <w:ind w:firstLine="0"/>
        <w:jc w:val="center"/>
        <w:rPr>
          <w:b/>
        </w:rPr>
      </w:pPr>
    </w:p>
    <w:p w14:paraId="73DB9510" w14:textId="77777777" w:rsidR="005070A3" w:rsidRDefault="005070A3">
      <w:pPr>
        <w:shd w:val="solid" w:color="FFFFFF" w:fill="FFFFFF"/>
        <w:ind w:firstLine="0"/>
        <w:jc w:val="center"/>
        <w:rPr>
          <w:b/>
        </w:rPr>
      </w:pPr>
    </w:p>
    <w:p w14:paraId="0BDA3818" w14:textId="50058FE0" w:rsidR="00A71993" w:rsidRDefault="005070A3" w:rsidP="00A71993">
      <w:pPr>
        <w:shd w:val="solid" w:color="FFFFFF" w:fill="FFFFFF"/>
        <w:ind w:firstLine="0"/>
        <w:jc w:val="center"/>
        <w:outlineLvl w:val="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sidR="007A44E1">
        <w:rPr>
          <w:b/>
        </w:rPr>
        <w:t xml:space="preserve"> V</w:t>
      </w:r>
      <w:r w:rsidR="00F63E23">
        <w:rPr>
          <w:b/>
        </w:rPr>
        <w:t>I</w:t>
      </w:r>
      <w:r>
        <w:rPr>
          <w:b/>
        </w:rPr>
        <w:t xml:space="preserve"> ŠAUKIMO TARYBOS </w:t>
      </w:r>
      <w:r w:rsidR="00DC2DDE">
        <w:rPr>
          <w:b/>
        </w:rPr>
        <w:t>4</w:t>
      </w:r>
      <w:r w:rsidR="00C469C3">
        <w:rPr>
          <w:b/>
        </w:rPr>
        <w:t>6</w:t>
      </w:r>
      <w:r w:rsidR="0031795B">
        <w:rPr>
          <w:b/>
        </w:rPr>
        <w:t xml:space="preserve"> </w:t>
      </w:r>
      <w:r>
        <w:rPr>
          <w:b/>
        </w:rPr>
        <w:t>POSĖDŽIO</w:t>
      </w:r>
      <w:r w:rsidR="00362F32">
        <w:rPr>
          <w:b/>
        </w:rPr>
        <w:t xml:space="preserve"> </w:t>
      </w:r>
    </w:p>
    <w:p w14:paraId="02766549" w14:textId="0D3380A0" w:rsidR="005070A3" w:rsidRDefault="005070A3" w:rsidP="00A71993">
      <w:pPr>
        <w:shd w:val="solid" w:color="FFFFFF" w:fill="FFFFFF"/>
        <w:ind w:firstLine="0"/>
        <w:jc w:val="center"/>
        <w:outlineLvl w:val="0"/>
        <w:rPr>
          <w:b/>
          <w:sz w:val="20"/>
        </w:rPr>
      </w:pPr>
      <w:r>
        <w:rPr>
          <w:b/>
        </w:rPr>
        <w:t xml:space="preserve"> PROTOKOLAS</w:t>
      </w:r>
      <w:r>
        <w:rPr>
          <w:b/>
        </w:rPr>
        <w:fldChar w:fldCharType="end"/>
      </w:r>
      <w:r>
        <w:rPr>
          <w:b/>
          <w:sz w:val="20"/>
        </w:rPr>
        <w:fldChar w:fldCharType="begin">
          <w:ffData>
            <w:name w:val="Text8"/>
            <w:enabled/>
            <w:calcOnExit w:val="0"/>
            <w:textInput/>
          </w:ffData>
        </w:fldChar>
      </w:r>
      <w:bookmarkStart w:id="1" w:name="Text8"/>
      <w:r>
        <w:rPr>
          <w:b/>
          <w:sz w:val="20"/>
        </w:rPr>
        <w:instrText xml:space="preserve"> FORMTEXT </w:instrText>
      </w:r>
      <w:r>
        <w:rPr>
          <w:b/>
          <w:sz w:val="20"/>
        </w:rPr>
      </w:r>
      <w:r>
        <w:rPr>
          <w:b/>
          <w:sz w:val="20"/>
        </w:rPr>
        <w:fldChar w:fldCharType="separate"/>
      </w:r>
      <w:r>
        <w:rPr>
          <w:b/>
          <w:sz w:val="20"/>
        </w:rPr>
        <w:t> </w:t>
      </w:r>
      <w:r>
        <w:rPr>
          <w:b/>
          <w:sz w:val="20"/>
        </w:rPr>
        <w:t> </w:t>
      </w:r>
      <w:r>
        <w:rPr>
          <w:b/>
          <w:sz w:val="20"/>
        </w:rPr>
        <w:t> </w:t>
      </w:r>
      <w:r>
        <w:rPr>
          <w:b/>
          <w:sz w:val="20"/>
        </w:rPr>
        <w:t> </w:t>
      </w:r>
      <w:r>
        <w:rPr>
          <w:b/>
          <w:sz w:val="20"/>
        </w:rPr>
        <w:t> </w:t>
      </w:r>
      <w:r>
        <w:rPr>
          <w:b/>
          <w:sz w:val="20"/>
        </w:rPr>
        <w:fldChar w:fldCharType="end"/>
      </w:r>
      <w:bookmarkEnd w:id="1"/>
    </w:p>
    <w:p w14:paraId="26C99497" w14:textId="1C83A5EF" w:rsidR="005070A3" w:rsidRDefault="00E64BF0">
      <w:pPr>
        <w:framePr w:w="5378" w:h="365" w:hRule="exact" w:hSpace="1418" w:wrap="around" w:vAnchor="page" w:hAnchor="page" w:x="3869" w:y="4145"/>
        <w:shd w:val="solid" w:color="FFFFFF" w:fill="FFFFFF"/>
        <w:ind w:firstLine="0"/>
        <w:jc w:val="center"/>
      </w:pPr>
      <w:r>
        <w:t>20</w:t>
      </w:r>
      <w:r w:rsidR="00F761FD">
        <w:t>2</w:t>
      </w:r>
      <w:r w:rsidR="00634DA9">
        <w:t>2</w:t>
      </w:r>
      <w:r w:rsidR="005070A3">
        <w:t xml:space="preserve"> m. </w:t>
      </w:r>
      <w:r w:rsidR="00C469C3">
        <w:t>gruodžio</w:t>
      </w:r>
      <w:r w:rsidR="00116986">
        <w:t xml:space="preserve"> 2</w:t>
      </w:r>
      <w:r w:rsidR="00C469C3">
        <w:t>2</w:t>
      </w:r>
      <w:r w:rsidR="005070A3">
        <w:t xml:space="preserve"> d.  Nr. </w:t>
      </w:r>
      <w:r w:rsidR="00BE5BB7">
        <w:t>T1-</w:t>
      </w:r>
      <w:r w:rsidR="00116986">
        <w:t>1</w:t>
      </w:r>
      <w:r w:rsidR="00C469C3">
        <w:t>1</w:t>
      </w:r>
    </w:p>
    <w:p w14:paraId="1E562A17" w14:textId="77777777" w:rsidR="005070A3" w:rsidRDefault="005070A3">
      <w:pPr>
        <w:ind w:firstLine="0"/>
        <w:jc w:val="center"/>
      </w:pPr>
    </w:p>
    <w:p w14:paraId="6A9987E6" w14:textId="77777777" w:rsidR="005070A3" w:rsidRDefault="005070A3" w:rsidP="00217458">
      <w:pPr>
        <w:ind w:left="709" w:hanging="709"/>
        <w:rPr>
          <w:sz w:val="12"/>
        </w:rPr>
      </w:pPr>
      <w:r>
        <w:tab/>
        <w:t xml:space="preserve"> </w:t>
      </w:r>
    </w:p>
    <w:p w14:paraId="1EFF70B4" w14:textId="77777777" w:rsidR="005070A3" w:rsidRDefault="005070A3">
      <w:pPr>
        <w:tabs>
          <w:tab w:val="center" w:pos="5548"/>
        </w:tabs>
        <w:rPr>
          <w:noProof/>
        </w:rPr>
        <w:sectPr w:rsidR="005070A3" w:rsidSect="00241CDB">
          <w:headerReference w:type="even" r:id="rId10"/>
          <w:headerReference w:type="default" r:id="rId11"/>
          <w:footerReference w:type="default" r:id="rId12"/>
          <w:type w:val="continuous"/>
          <w:pgSz w:w="11907" w:h="16840" w:code="9"/>
          <w:pgMar w:top="1134" w:right="708" w:bottom="567" w:left="1701" w:header="680" w:footer="454" w:gutter="0"/>
          <w:cols w:space="1296"/>
          <w:titlePg/>
        </w:sectPr>
      </w:pPr>
    </w:p>
    <w:p w14:paraId="2FBEC74A" w14:textId="77777777" w:rsidR="00A71993" w:rsidRDefault="005070A3" w:rsidP="00A71993">
      <w:pPr>
        <w:shd w:val="solid" w:color="FFFFFF" w:fill="FFFFFF"/>
        <w:ind w:firstLine="0"/>
        <w:jc w:val="center"/>
      </w:pPr>
      <w:r>
        <w:t xml:space="preserve">   </w:t>
      </w:r>
      <w:r w:rsidR="00335BD0">
        <w:t xml:space="preserve"> </w:t>
      </w:r>
      <w:r w:rsidR="00A71993">
        <w:fldChar w:fldCharType="begin">
          <w:ffData>
            <w:name w:val="Text11"/>
            <w:enabled/>
            <w:calcOnExit w:val="0"/>
            <w:textInput>
              <w:default w:val="Rietavas"/>
            </w:textInput>
          </w:ffData>
        </w:fldChar>
      </w:r>
      <w:bookmarkStart w:id="2" w:name="Text11"/>
      <w:r w:rsidR="00A71993">
        <w:instrText xml:space="preserve"> FORMTEXT </w:instrText>
      </w:r>
      <w:r w:rsidR="00A71993">
        <w:fldChar w:fldCharType="separate"/>
      </w:r>
      <w:r w:rsidR="00A71993">
        <w:rPr>
          <w:noProof/>
        </w:rPr>
        <w:t>Rietavas</w:t>
      </w:r>
      <w:r w:rsidR="00A71993">
        <w:fldChar w:fldCharType="end"/>
      </w:r>
      <w:bookmarkEnd w:id="2"/>
    </w:p>
    <w:p w14:paraId="0E34F57C" w14:textId="44F0325B" w:rsidR="00A71993" w:rsidRDefault="00A71993" w:rsidP="009925E3">
      <w:pPr>
        <w:pStyle w:val="Pagrindiniotekstotrauka"/>
        <w:tabs>
          <w:tab w:val="left" w:pos="993"/>
          <w:tab w:val="left" w:pos="1134"/>
        </w:tabs>
        <w:ind w:firstLine="851"/>
      </w:pPr>
    </w:p>
    <w:p w14:paraId="26024716" w14:textId="77777777" w:rsidR="00A71993" w:rsidRDefault="00A71993" w:rsidP="009925E3">
      <w:pPr>
        <w:pStyle w:val="Pagrindiniotekstotrauka"/>
        <w:tabs>
          <w:tab w:val="left" w:pos="993"/>
          <w:tab w:val="left" w:pos="1134"/>
        </w:tabs>
        <w:ind w:firstLine="851"/>
      </w:pPr>
    </w:p>
    <w:p w14:paraId="48935D51" w14:textId="074F39FB" w:rsidR="00C844B9" w:rsidRPr="00101042" w:rsidRDefault="00A71993" w:rsidP="009925E3">
      <w:pPr>
        <w:pStyle w:val="Pagrindiniotekstotrauka"/>
        <w:tabs>
          <w:tab w:val="left" w:pos="993"/>
          <w:tab w:val="left" w:pos="1134"/>
        </w:tabs>
        <w:ind w:firstLine="851"/>
        <w:rPr>
          <w:szCs w:val="24"/>
        </w:rPr>
      </w:pPr>
      <w:r>
        <w:t xml:space="preserve">    </w:t>
      </w:r>
      <w:r w:rsidR="009D203E">
        <w:t xml:space="preserve"> </w:t>
      </w:r>
      <w:r w:rsidR="005944E1">
        <w:rPr>
          <w:szCs w:val="24"/>
        </w:rPr>
        <w:t>P</w:t>
      </w:r>
      <w:r w:rsidR="00790AD3" w:rsidRPr="00101042">
        <w:rPr>
          <w:szCs w:val="24"/>
        </w:rPr>
        <w:t xml:space="preserve">osėdžio pradžia </w:t>
      </w:r>
      <w:r w:rsidR="007E2F20" w:rsidRPr="00101042">
        <w:rPr>
          <w:szCs w:val="24"/>
        </w:rPr>
        <w:t xml:space="preserve">– </w:t>
      </w:r>
      <w:r w:rsidR="00116986">
        <w:rPr>
          <w:szCs w:val="24"/>
        </w:rPr>
        <w:t>9</w:t>
      </w:r>
      <w:r w:rsidR="00593944" w:rsidRPr="00101042">
        <w:rPr>
          <w:szCs w:val="24"/>
        </w:rPr>
        <w:t xml:space="preserve"> val. </w:t>
      </w:r>
      <w:r w:rsidR="006F2BDD">
        <w:rPr>
          <w:szCs w:val="24"/>
        </w:rPr>
        <w:t>0</w:t>
      </w:r>
      <w:r w:rsidR="000C5395" w:rsidRPr="00101042">
        <w:rPr>
          <w:szCs w:val="24"/>
        </w:rPr>
        <w:t>0</w:t>
      </w:r>
      <w:r w:rsidR="00790AD3" w:rsidRPr="00101042">
        <w:rPr>
          <w:szCs w:val="24"/>
        </w:rPr>
        <w:t xml:space="preserve"> </w:t>
      </w:r>
      <w:r w:rsidR="00FC3BB4" w:rsidRPr="00101042">
        <w:rPr>
          <w:szCs w:val="24"/>
        </w:rPr>
        <w:t xml:space="preserve"> min.</w:t>
      </w:r>
    </w:p>
    <w:p w14:paraId="586FC18B" w14:textId="6285CE37" w:rsidR="005070A3" w:rsidRPr="009D0443" w:rsidRDefault="00C844B9"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Pr="00101042">
        <w:rPr>
          <w:szCs w:val="24"/>
        </w:rPr>
        <w:t xml:space="preserve"> P</w:t>
      </w:r>
      <w:r w:rsidR="00790AD3" w:rsidRPr="00101042">
        <w:rPr>
          <w:szCs w:val="24"/>
        </w:rPr>
        <w:t xml:space="preserve">osėdžio pabaiga – </w:t>
      </w:r>
      <w:r w:rsidR="00763360" w:rsidRPr="009D0443">
        <w:rPr>
          <w:szCs w:val="24"/>
        </w:rPr>
        <w:t>1</w:t>
      </w:r>
      <w:r w:rsidR="00121F78">
        <w:rPr>
          <w:szCs w:val="24"/>
        </w:rPr>
        <w:t>1</w:t>
      </w:r>
      <w:r w:rsidR="00430130" w:rsidRPr="009D0443">
        <w:rPr>
          <w:szCs w:val="24"/>
        </w:rPr>
        <w:t xml:space="preserve"> </w:t>
      </w:r>
      <w:r w:rsidR="00790AD3" w:rsidRPr="009D0443">
        <w:rPr>
          <w:szCs w:val="24"/>
        </w:rPr>
        <w:t>val.</w:t>
      </w:r>
      <w:r w:rsidR="005070A3" w:rsidRPr="009D0443">
        <w:rPr>
          <w:szCs w:val="24"/>
        </w:rPr>
        <w:t xml:space="preserve"> </w:t>
      </w:r>
      <w:r w:rsidR="00C469C3">
        <w:rPr>
          <w:szCs w:val="24"/>
        </w:rPr>
        <w:t>3</w:t>
      </w:r>
      <w:r w:rsidR="00116986">
        <w:rPr>
          <w:szCs w:val="24"/>
        </w:rPr>
        <w:t>0</w:t>
      </w:r>
      <w:r w:rsidR="00593944" w:rsidRPr="009D0443">
        <w:rPr>
          <w:szCs w:val="24"/>
        </w:rPr>
        <w:t xml:space="preserve"> min.</w:t>
      </w:r>
    </w:p>
    <w:p w14:paraId="5260D886" w14:textId="77777777" w:rsidR="005070A3" w:rsidRPr="009D0443" w:rsidRDefault="005070A3" w:rsidP="009925E3">
      <w:pPr>
        <w:pStyle w:val="Pagrindiniotekstotrauka"/>
        <w:tabs>
          <w:tab w:val="left" w:pos="993"/>
          <w:tab w:val="left" w:pos="1134"/>
        </w:tabs>
        <w:ind w:firstLine="851"/>
        <w:rPr>
          <w:szCs w:val="24"/>
        </w:rPr>
      </w:pPr>
      <w:r w:rsidRPr="009D0443">
        <w:rPr>
          <w:szCs w:val="24"/>
        </w:rPr>
        <w:t xml:space="preserve">   </w:t>
      </w:r>
      <w:r w:rsidR="009D203E" w:rsidRPr="009D0443">
        <w:rPr>
          <w:szCs w:val="24"/>
        </w:rPr>
        <w:t xml:space="preserve"> </w:t>
      </w:r>
      <w:r w:rsidR="00335BD0" w:rsidRPr="009D0443">
        <w:rPr>
          <w:szCs w:val="24"/>
        </w:rPr>
        <w:t xml:space="preserve"> </w:t>
      </w:r>
      <w:r w:rsidRPr="009D0443">
        <w:rPr>
          <w:szCs w:val="24"/>
        </w:rPr>
        <w:t>Posėdžio pirmininkas – Antanas Černeckis.</w:t>
      </w:r>
    </w:p>
    <w:p w14:paraId="685F5D27" w14:textId="47BE5771" w:rsidR="005070A3" w:rsidRPr="009D0443" w:rsidRDefault="005070A3" w:rsidP="009925E3">
      <w:pPr>
        <w:pStyle w:val="Pagrindiniotekstotrauka"/>
        <w:tabs>
          <w:tab w:val="left" w:pos="993"/>
          <w:tab w:val="left" w:pos="1134"/>
        </w:tabs>
        <w:ind w:firstLine="851"/>
        <w:rPr>
          <w:szCs w:val="24"/>
        </w:rPr>
      </w:pPr>
      <w:r w:rsidRPr="009D0443">
        <w:rPr>
          <w:szCs w:val="24"/>
        </w:rPr>
        <w:t xml:space="preserve">   </w:t>
      </w:r>
      <w:r w:rsidR="009D203E" w:rsidRPr="009D0443">
        <w:rPr>
          <w:szCs w:val="24"/>
        </w:rPr>
        <w:t xml:space="preserve"> </w:t>
      </w:r>
      <w:r w:rsidR="00345C93" w:rsidRPr="009D0443">
        <w:rPr>
          <w:szCs w:val="24"/>
        </w:rPr>
        <w:t xml:space="preserve"> </w:t>
      </w:r>
      <w:r w:rsidRPr="009D0443">
        <w:rPr>
          <w:szCs w:val="24"/>
        </w:rPr>
        <w:t xml:space="preserve">Posėdžio sekretorė  </w:t>
      </w:r>
      <w:r w:rsidR="007E2F20" w:rsidRPr="009D0443">
        <w:rPr>
          <w:szCs w:val="24"/>
        </w:rPr>
        <w:t>–</w:t>
      </w:r>
      <w:r w:rsidRPr="009D0443">
        <w:rPr>
          <w:szCs w:val="24"/>
        </w:rPr>
        <w:t xml:space="preserve"> </w:t>
      </w:r>
      <w:r w:rsidR="002A17F4" w:rsidRPr="009D0443">
        <w:rPr>
          <w:szCs w:val="24"/>
        </w:rPr>
        <w:t>Jūratė Šedvilait</w:t>
      </w:r>
      <w:r w:rsidRPr="009D0443">
        <w:rPr>
          <w:szCs w:val="24"/>
        </w:rPr>
        <w:t>ė.</w:t>
      </w:r>
    </w:p>
    <w:p w14:paraId="2D857E28" w14:textId="31F04088" w:rsidR="006D311E" w:rsidRPr="000842C2" w:rsidRDefault="005070A3" w:rsidP="00421947">
      <w:pPr>
        <w:pStyle w:val="Pagrindiniotekstotrauka2"/>
        <w:tabs>
          <w:tab w:val="left" w:pos="1276"/>
          <w:tab w:val="center" w:pos="1418"/>
        </w:tabs>
        <w:ind w:firstLine="540"/>
        <w:rPr>
          <w:i/>
          <w:iCs/>
          <w:szCs w:val="24"/>
        </w:rPr>
      </w:pPr>
      <w:r w:rsidRPr="009D0443">
        <w:rPr>
          <w:szCs w:val="24"/>
        </w:rPr>
        <w:t xml:space="preserve">  </w:t>
      </w:r>
      <w:r w:rsidR="009D203E" w:rsidRPr="009D0443">
        <w:rPr>
          <w:szCs w:val="24"/>
        </w:rPr>
        <w:t xml:space="preserve"> </w:t>
      </w:r>
      <w:r w:rsidRPr="009D0443">
        <w:rPr>
          <w:szCs w:val="24"/>
        </w:rPr>
        <w:t xml:space="preserve"> </w:t>
      </w:r>
      <w:r w:rsidR="00345C93" w:rsidRPr="009D0443">
        <w:rPr>
          <w:szCs w:val="24"/>
        </w:rPr>
        <w:t xml:space="preserve"> </w:t>
      </w:r>
      <w:r w:rsidR="00286E56" w:rsidRPr="009D0443">
        <w:rPr>
          <w:szCs w:val="24"/>
        </w:rPr>
        <w:t xml:space="preserve">     </w:t>
      </w:r>
      <w:r w:rsidRPr="009D0443">
        <w:rPr>
          <w:szCs w:val="24"/>
        </w:rPr>
        <w:t>Dalyvavo:</w:t>
      </w:r>
      <w:r w:rsidR="00317318" w:rsidRPr="009D0443">
        <w:rPr>
          <w:szCs w:val="24"/>
        </w:rPr>
        <w:t xml:space="preserve"> </w:t>
      </w:r>
      <w:r w:rsidR="007A44E1" w:rsidRPr="009D0443">
        <w:rPr>
          <w:szCs w:val="24"/>
        </w:rPr>
        <w:t>1</w:t>
      </w:r>
      <w:r w:rsidR="00DC2DDE">
        <w:rPr>
          <w:szCs w:val="24"/>
        </w:rPr>
        <w:t>5</w:t>
      </w:r>
      <w:r w:rsidRPr="009D0443">
        <w:rPr>
          <w:szCs w:val="24"/>
        </w:rPr>
        <w:t xml:space="preserve"> </w:t>
      </w:r>
      <w:r w:rsidR="00891B8B" w:rsidRPr="009D0443">
        <w:rPr>
          <w:szCs w:val="24"/>
        </w:rPr>
        <w:t>T</w:t>
      </w:r>
      <w:r w:rsidRPr="009D0443">
        <w:rPr>
          <w:szCs w:val="24"/>
        </w:rPr>
        <w:t>arybos nar</w:t>
      </w:r>
      <w:r w:rsidR="00FE2BC1" w:rsidRPr="009D0443">
        <w:rPr>
          <w:szCs w:val="24"/>
        </w:rPr>
        <w:t>i</w:t>
      </w:r>
      <w:r w:rsidR="008C06E0" w:rsidRPr="009D0443">
        <w:rPr>
          <w:szCs w:val="24"/>
        </w:rPr>
        <w:t>ų</w:t>
      </w:r>
      <w:r w:rsidR="004264F0" w:rsidRPr="009D0443">
        <w:rPr>
          <w:szCs w:val="24"/>
        </w:rPr>
        <w:t xml:space="preserve"> </w:t>
      </w:r>
      <w:r w:rsidR="003675AF" w:rsidRPr="009D0443">
        <w:rPr>
          <w:szCs w:val="24"/>
        </w:rPr>
        <w:t>(sąrašas pridedamas)</w:t>
      </w:r>
      <w:r w:rsidR="00644604" w:rsidRPr="009D0443">
        <w:rPr>
          <w:szCs w:val="24"/>
        </w:rPr>
        <w:t xml:space="preserve">, </w:t>
      </w:r>
      <w:r w:rsidRPr="009D0443">
        <w:rPr>
          <w:szCs w:val="24"/>
        </w:rPr>
        <w:t>kviesti asmenys (sąrašas pridedamas</w:t>
      </w:r>
      <w:r w:rsidR="00790AD3" w:rsidRPr="009D0443">
        <w:rPr>
          <w:szCs w:val="24"/>
        </w:rPr>
        <w:t>)</w:t>
      </w:r>
      <w:r w:rsidRPr="009D0443">
        <w:rPr>
          <w:szCs w:val="24"/>
        </w:rPr>
        <w:t>.</w:t>
      </w:r>
      <w:r w:rsidR="00877AC5" w:rsidRPr="009D0443">
        <w:rPr>
          <w:szCs w:val="24"/>
        </w:rPr>
        <w:t xml:space="preserve"> </w:t>
      </w:r>
      <w:r w:rsidR="00DC2DDE">
        <w:rPr>
          <w:szCs w:val="24"/>
        </w:rPr>
        <w:t xml:space="preserve">Nedalyvavo </w:t>
      </w:r>
      <w:r w:rsidR="00C469C3">
        <w:rPr>
          <w:szCs w:val="24"/>
        </w:rPr>
        <w:t>Eglė Fabijonavičienė, Vilija Razmienė</w:t>
      </w:r>
      <w:r w:rsidR="00121F78">
        <w:rPr>
          <w:szCs w:val="24"/>
        </w:rPr>
        <w:t>.</w:t>
      </w:r>
    </w:p>
    <w:p w14:paraId="754587F7" w14:textId="77777777" w:rsidR="00532E19" w:rsidRDefault="00421947" w:rsidP="00421947">
      <w:pPr>
        <w:pStyle w:val="Pagrindiniotekstotrauka2"/>
        <w:tabs>
          <w:tab w:val="left" w:pos="1276"/>
          <w:tab w:val="center" w:pos="1418"/>
        </w:tabs>
        <w:ind w:firstLine="540"/>
        <w:rPr>
          <w:szCs w:val="24"/>
        </w:rPr>
      </w:pPr>
      <w:r>
        <w:t xml:space="preserve">     </w:t>
      </w:r>
      <w:r w:rsidR="00604534">
        <w:rPr>
          <w:szCs w:val="24"/>
        </w:rPr>
        <w:t xml:space="preserve">    </w:t>
      </w:r>
      <w:r w:rsidR="009D203E">
        <w:rPr>
          <w:szCs w:val="24"/>
        </w:rPr>
        <w:t xml:space="preserve"> </w:t>
      </w:r>
      <w:r w:rsidR="0011412D">
        <w:rPr>
          <w:szCs w:val="24"/>
        </w:rPr>
        <w:t>DARBOTVARKĖ:</w:t>
      </w:r>
    </w:p>
    <w:p w14:paraId="077DFADB" w14:textId="3820A4D4" w:rsidR="00410E6D" w:rsidRDefault="00410E6D" w:rsidP="0084383D">
      <w:pPr>
        <w:pStyle w:val="Sraopastraipa"/>
        <w:numPr>
          <w:ilvl w:val="0"/>
          <w:numId w:val="4"/>
        </w:numPr>
        <w:tabs>
          <w:tab w:val="clear" w:pos="1080"/>
          <w:tab w:val="num" w:pos="0"/>
          <w:tab w:val="left" w:pos="1560"/>
        </w:tabs>
        <w:ind w:left="0" w:firstLine="1276"/>
        <w:contextualSpacing/>
      </w:pPr>
      <w:r>
        <w:t xml:space="preserve">Dėl Rietavo savivaldybės šeštojo šaukimo tarybos </w:t>
      </w:r>
      <w:r w:rsidR="00DC2DDE">
        <w:t>4</w:t>
      </w:r>
      <w:r w:rsidR="00C469C3">
        <w:t>6</w:t>
      </w:r>
      <w:r>
        <w:t xml:space="preserve"> posėdžio darbotvarkės patvirtinimo.</w:t>
      </w:r>
    </w:p>
    <w:p w14:paraId="7574F99E" w14:textId="04DE7BE7" w:rsidR="00116986" w:rsidRPr="005F4C78" w:rsidRDefault="00116986" w:rsidP="00116986">
      <w:pPr>
        <w:tabs>
          <w:tab w:val="left" w:pos="1560"/>
        </w:tabs>
        <w:ind w:firstLine="0"/>
      </w:pPr>
      <w:r>
        <w:t xml:space="preserve">                     2. </w:t>
      </w:r>
      <w:r w:rsidR="00C469C3">
        <w:t>Dėl Rietavo savivaldybės tarybos 2019 m. gegužės 16 d. sprendimo Nr. T1-63 „Dėl Rietavo savivaldybės administracijos didžiausio leistino tarnautojų pareigybių ir darbuotojų, dirbančių pagal darbo sutartis, skaičiaus patvirtinimo“ 1.1. papunkčio pakeitimo</w:t>
      </w:r>
      <w:r w:rsidRPr="005F4C78">
        <w:t>.</w:t>
      </w:r>
    </w:p>
    <w:p w14:paraId="23991FD5" w14:textId="6EBA8EF0" w:rsidR="00116986" w:rsidRPr="005F4C78" w:rsidRDefault="00116986" w:rsidP="00116986">
      <w:pPr>
        <w:pStyle w:val="Sraopastraipa"/>
        <w:ind w:left="0"/>
        <w:rPr>
          <w:i/>
        </w:rPr>
      </w:pPr>
      <w:r>
        <w:t xml:space="preserve">                     3. </w:t>
      </w:r>
      <w:r w:rsidR="00C469C3">
        <w:t>Dėl Rietavo savivaldybės 2022 metų biudžeto padidinimo ir perskirstymo</w:t>
      </w:r>
      <w:r>
        <w:t>.</w:t>
      </w:r>
    </w:p>
    <w:p w14:paraId="4466E48D" w14:textId="7A443B30" w:rsidR="00116986" w:rsidRPr="005F4C78" w:rsidRDefault="00C469C3" w:rsidP="00116986">
      <w:pPr>
        <w:pStyle w:val="Sraopastraipa"/>
        <w:numPr>
          <w:ilvl w:val="0"/>
          <w:numId w:val="35"/>
        </w:numPr>
        <w:tabs>
          <w:tab w:val="left" w:pos="1418"/>
          <w:tab w:val="left" w:pos="1560"/>
        </w:tabs>
        <w:ind w:firstLine="556"/>
      </w:pPr>
      <w:r>
        <w:t>Dėl Rietavo savivaldybės 2022–2024 metų strateginio veiklos plano patikslinimo</w:t>
      </w:r>
      <w:r w:rsidR="00116986" w:rsidRPr="005F4C78">
        <w:t>.</w:t>
      </w:r>
    </w:p>
    <w:p w14:paraId="3A5ADB93" w14:textId="29B99BAF" w:rsidR="00116986" w:rsidRPr="005F4C78" w:rsidRDefault="00C469C3" w:rsidP="00116986">
      <w:pPr>
        <w:pStyle w:val="Sraopastraipa"/>
        <w:numPr>
          <w:ilvl w:val="0"/>
          <w:numId w:val="35"/>
        </w:numPr>
        <w:tabs>
          <w:tab w:val="left" w:pos="1418"/>
          <w:tab w:val="left" w:pos="1560"/>
        </w:tabs>
        <w:ind w:left="0" w:firstLine="1276"/>
      </w:pPr>
      <w:r>
        <w:t>Dėl Rietavo savivaldybės viešųjų sveikatos priežiūros įstaigų vadovų darbo užmokesčio apmokėjimo tvarkos aprašo patvirtinimo</w:t>
      </w:r>
      <w:r w:rsidR="00116986" w:rsidRPr="005F4C78">
        <w:t>.</w:t>
      </w:r>
    </w:p>
    <w:p w14:paraId="4AA674E3" w14:textId="5BFBBA9F" w:rsidR="00116986" w:rsidRPr="005F4C78" w:rsidRDefault="00C469C3" w:rsidP="00FD5A38">
      <w:pPr>
        <w:pStyle w:val="Sraopastraipa"/>
        <w:numPr>
          <w:ilvl w:val="0"/>
          <w:numId w:val="35"/>
        </w:numPr>
        <w:tabs>
          <w:tab w:val="left" w:pos="1418"/>
          <w:tab w:val="left" w:pos="1560"/>
        </w:tabs>
        <w:ind w:left="0" w:firstLine="1276"/>
      </w:pPr>
      <w:r>
        <w:t>Dėl mėnesinio darbo užmokesčio kintamosios dalies dydžio nustatymo VšĮ Rietavo pirminės sveikatos priežiūros centro vadovui</w:t>
      </w:r>
      <w:r w:rsidR="00116986" w:rsidRPr="005F4C78">
        <w:t>.</w:t>
      </w:r>
    </w:p>
    <w:p w14:paraId="6EDF042D" w14:textId="546AFE00" w:rsidR="00116986" w:rsidRPr="005F4C78" w:rsidRDefault="00C469C3" w:rsidP="00FD5A38">
      <w:pPr>
        <w:pStyle w:val="Sraopastraipa"/>
        <w:numPr>
          <w:ilvl w:val="0"/>
          <w:numId w:val="35"/>
        </w:numPr>
        <w:tabs>
          <w:tab w:val="left" w:pos="1276"/>
          <w:tab w:val="left" w:pos="1560"/>
        </w:tabs>
        <w:ind w:left="0" w:firstLine="1276"/>
      </w:pPr>
      <w:r>
        <w:t>Dėl VšĮ Rietavo pirminės sveikatos priežiūros centro valdymo struktūros patvirtinimo</w:t>
      </w:r>
      <w:r w:rsidR="00116986" w:rsidRPr="005F4C78">
        <w:t>.</w:t>
      </w:r>
    </w:p>
    <w:p w14:paraId="7CB018C5" w14:textId="40DBB124" w:rsidR="00116986" w:rsidRDefault="00C469C3" w:rsidP="00FD5A38">
      <w:pPr>
        <w:pStyle w:val="Sraopastraipa"/>
        <w:numPr>
          <w:ilvl w:val="0"/>
          <w:numId w:val="35"/>
        </w:numPr>
        <w:tabs>
          <w:tab w:val="left" w:pos="1418"/>
          <w:tab w:val="left" w:pos="1560"/>
          <w:tab w:val="left" w:pos="1701"/>
        </w:tabs>
        <w:ind w:left="0" w:firstLine="1276"/>
        <w:contextualSpacing/>
      </w:pPr>
      <w:r w:rsidRPr="00B637A7">
        <w:t xml:space="preserve">Dėl </w:t>
      </w:r>
      <w:r>
        <w:t>Rietavo savivaldybės sveikatos priežiūros viešųjų įstaigų, kurių savininkė yra Savivaldybė, vadovų konkursų organizavimo nuostatų patvirtinimo</w:t>
      </w:r>
      <w:r w:rsidR="00116986" w:rsidRPr="00116986">
        <w:t>.</w:t>
      </w:r>
    </w:p>
    <w:p w14:paraId="0AB34976" w14:textId="110B497B" w:rsidR="00116986" w:rsidRDefault="00C469C3" w:rsidP="00FD5A38">
      <w:pPr>
        <w:pStyle w:val="Sraopastraipa"/>
        <w:numPr>
          <w:ilvl w:val="0"/>
          <w:numId w:val="35"/>
        </w:numPr>
        <w:tabs>
          <w:tab w:val="left" w:pos="1276"/>
          <w:tab w:val="left" w:pos="1560"/>
        </w:tabs>
        <w:ind w:left="0" w:firstLine="1276"/>
        <w:contextualSpacing/>
      </w:pPr>
      <w:r>
        <w:rPr>
          <w:iCs/>
        </w:rPr>
        <w:t>Dėl Rietavo savivaldybės vietinės reikšmės kelių ir gatvių sąrašo patvirtinimo</w:t>
      </w:r>
      <w:r w:rsidR="00116986" w:rsidRPr="00116986">
        <w:rPr>
          <w:iCs/>
        </w:rPr>
        <w:t>.</w:t>
      </w:r>
    </w:p>
    <w:p w14:paraId="1B15EC24" w14:textId="215D5509" w:rsidR="00116986" w:rsidRDefault="00C469C3" w:rsidP="00FD5A38">
      <w:pPr>
        <w:pStyle w:val="Sraopastraipa"/>
        <w:numPr>
          <w:ilvl w:val="0"/>
          <w:numId w:val="35"/>
        </w:numPr>
        <w:tabs>
          <w:tab w:val="left" w:pos="1418"/>
          <w:tab w:val="left" w:pos="1560"/>
          <w:tab w:val="left" w:pos="1701"/>
        </w:tabs>
        <w:ind w:left="0" w:firstLine="1276"/>
        <w:contextualSpacing/>
      </w:pPr>
      <w:r>
        <w:rPr>
          <w:iCs/>
        </w:rPr>
        <w:t>Dėl Rietavo savivaldybės nuosavybės teisės į inžinerinius statinius įregistravimo</w:t>
      </w:r>
      <w:r w:rsidR="00116986" w:rsidRPr="00116986">
        <w:rPr>
          <w:iCs/>
        </w:rPr>
        <w:t>.</w:t>
      </w:r>
    </w:p>
    <w:p w14:paraId="3310E45D" w14:textId="0F01E3F9" w:rsidR="00116986" w:rsidRDefault="00C469C3" w:rsidP="00C469C3">
      <w:pPr>
        <w:pStyle w:val="Sraopastraipa"/>
        <w:numPr>
          <w:ilvl w:val="0"/>
          <w:numId w:val="35"/>
        </w:numPr>
        <w:tabs>
          <w:tab w:val="left" w:pos="1560"/>
          <w:tab w:val="left" w:pos="1701"/>
        </w:tabs>
        <w:ind w:left="0" w:firstLine="1276"/>
        <w:contextualSpacing/>
      </w:pPr>
      <w:r w:rsidRPr="00087282">
        <w:t>Dėl Rietavo savivaldybės tarybos 2021 m. kovo 25 d. sprendimu Nr. T1-48 patvirtintų Rietavo savivaldybės vietinės rinkliavos už komunalinių atliekų surinkimą iš atliekų turėtojų ir atliekų tvarkymą nuostatų 1 priedo „Vietinės rinkliavos už komunalinių atliekų surinkimą iš atliekų turėtojų ir atliekų tvarkymą dydžiai“ pakeitimo</w:t>
      </w:r>
      <w:r w:rsidR="00116986" w:rsidRPr="00116986">
        <w:rPr>
          <w:iCs/>
        </w:rPr>
        <w:t>.</w:t>
      </w:r>
    </w:p>
    <w:p w14:paraId="2A15A1F9" w14:textId="6FD601E8" w:rsidR="00116986" w:rsidRDefault="00C469C3" w:rsidP="00FD5A38">
      <w:pPr>
        <w:pStyle w:val="Sraopastraipa"/>
        <w:numPr>
          <w:ilvl w:val="0"/>
          <w:numId w:val="35"/>
        </w:numPr>
        <w:tabs>
          <w:tab w:val="left" w:pos="1560"/>
          <w:tab w:val="left" w:pos="1701"/>
        </w:tabs>
        <w:ind w:left="0" w:firstLine="1276"/>
        <w:contextualSpacing/>
      </w:pPr>
      <w:r>
        <w:rPr>
          <w:iCs/>
        </w:rPr>
        <w:t>Dėl pavadinimo gatvei suteikimo</w:t>
      </w:r>
      <w:r w:rsidR="00116986" w:rsidRPr="00116986">
        <w:rPr>
          <w:iCs/>
        </w:rPr>
        <w:t>.</w:t>
      </w:r>
    </w:p>
    <w:p w14:paraId="1AF38D4C" w14:textId="2D82EDB7" w:rsidR="00116986" w:rsidRDefault="00C469C3" w:rsidP="00FD5A38">
      <w:pPr>
        <w:pStyle w:val="Sraopastraipa"/>
        <w:numPr>
          <w:ilvl w:val="0"/>
          <w:numId w:val="35"/>
        </w:numPr>
        <w:tabs>
          <w:tab w:val="left" w:pos="1560"/>
          <w:tab w:val="left" w:pos="1701"/>
        </w:tabs>
        <w:ind w:left="0" w:firstLine="1276"/>
        <w:contextualSpacing/>
      </w:pPr>
      <w:r>
        <w:rPr>
          <w:iCs/>
        </w:rPr>
        <w:t>Dėl pavadinimo gatvei suteikimo</w:t>
      </w:r>
      <w:r w:rsidR="00116986" w:rsidRPr="00116986">
        <w:rPr>
          <w:iCs/>
        </w:rPr>
        <w:t>.</w:t>
      </w:r>
    </w:p>
    <w:p w14:paraId="0C806D29" w14:textId="42A8C293" w:rsidR="00116986" w:rsidRDefault="00C469C3" w:rsidP="00C469C3">
      <w:pPr>
        <w:pStyle w:val="Sraopastraipa"/>
        <w:numPr>
          <w:ilvl w:val="0"/>
          <w:numId w:val="35"/>
        </w:numPr>
        <w:tabs>
          <w:tab w:val="left" w:pos="1560"/>
          <w:tab w:val="left" w:pos="1701"/>
        </w:tabs>
        <w:ind w:left="0" w:firstLine="1276"/>
        <w:contextualSpacing/>
      </w:pPr>
      <w:r>
        <w:rPr>
          <w:iCs/>
        </w:rPr>
        <w:t>Dėl Rietavo savivaldybės administracijos direktoriaus rezervo lėšų naudojimo tvarkos aprašo patvirtinimo</w:t>
      </w:r>
      <w:r w:rsidR="00116986" w:rsidRPr="00116986">
        <w:rPr>
          <w:iCs/>
        </w:rPr>
        <w:t>.</w:t>
      </w:r>
    </w:p>
    <w:p w14:paraId="35E87B7D" w14:textId="6F369B5A" w:rsidR="00116986" w:rsidRDefault="00C469C3" w:rsidP="00C469C3">
      <w:pPr>
        <w:pStyle w:val="Sraopastraipa"/>
        <w:numPr>
          <w:ilvl w:val="0"/>
          <w:numId w:val="35"/>
        </w:numPr>
        <w:tabs>
          <w:tab w:val="left" w:pos="1560"/>
          <w:tab w:val="left" w:pos="1701"/>
        </w:tabs>
        <w:ind w:left="0" w:firstLine="1276"/>
        <w:contextualSpacing/>
      </w:pPr>
      <w:r>
        <w:rPr>
          <w:iCs/>
        </w:rPr>
        <w:t>Dėl ilgalaikės paskolos grąžinimo termino pratęsimo ir kredito linijos limito padidinimo įkeičiant įmonės turtą</w:t>
      </w:r>
      <w:r w:rsidR="00116986" w:rsidRPr="00116986">
        <w:rPr>
          <w:iCs/>
        </w:rPr>
        <w:t>.</w:t>
      </w:r>
    </w:p>
    <w:p w14:paraId="32D629BA" w14:textId="6049A285" w:rsidR="00116986" w:rsidRDefault="00C469C3" w:rsidP="00C469C3">
      <w:pPr>
        <w:pStyle w:val="Sraopastraipa"/>
        <w:numPr>
          <w:ilvl w:val="0"/>
          <w:numId w:val="35"/>
        </w:numPr>
        <w:tabs>
          <w:tab w:val="left" w:pos="1560"/>
          <w:tab w:val="left" w:pos="1701"/>
        </w:tabs>
        <w:ind w:left="0" w:firstLine="1276"/>
        <w:contextualSpacing/>
      </w:pPr>
      <w:r>
        <w:rPr>
          <w:iCs/>
        </w:rPr>
        <w:t>Dėl Rietavo savivaldybės tarybos 2023 metų pirmojo pusmečio darbo plano patvirtinimo</w:t>
      </w:r>
      <w:r w:rsidR="00116986" w:rsidRPr="00116986">
        <w:rPr>
          <w:iCs/>
        </w:rPr>
        <w:t>.</w:t>
      </w:r>
    </w:p>
    <w:p w14:paraId="4DEF9F73" w14:textId="339EB6D7" w:rsidR="00116986" w:rsidRPr="004B1113" w:rsidRDefault="00116986" w:rsidP="00453685">
      <w:pPr>
        <w:pStyle w:val="Sraopastraipa"/>
        <w:numPr>
          <w:ilvl w:val="0"/>
          <w:numId w:val="35"/>
        </w:numPr>
        <w:tabs>
          <w:tab w:val="left" w:pos="1560"/>
          <w:tab w:val="left" w:pos="1701"/>
        </w:tabs>
        <w:ind w:firstLine="414"/>
        <w:contextualSpacing/>
      </w:pPr>
      <w:r w:rsidRPr="004B1113">
        <w:t>Savivaldybės mero informacija.</w:t>
      </w:r>
    </w:p>
    <w:p w14:paraId="7CC4DBAF" w14:textId="6AD92514" w:rsidR="00116986" w:rsidRPr="00C469C3" w:rsidRDefault="00116986" w:rsidP="00FD5A38">
      <w:pPr>
        <w:pStyle w:val="Sraopastraipa"/>
        <w:numPr>
          <w:ilvl w:val="0"/>
          <w:numId w:val="35"/>
        </w:numPr>
        <w:tabs>
          <w:tab w:val="left" w:pos="1560"/>
          <w:tab w:val="left" w:pos="1701"/>
        </w:tabs>
        <w:ind w:firstLine="414"/>
        <w:contextualSpacing/>
        <w:rPr>
          <w:i/>
        </w:rPr>
      </w:pPr>
      <w:r w:rsidRPr="004B1113">
        <w:t>Tarybos narių siūlymai, paklausimai</w:t>
      </w:r>
      <w:r w:rsidRPr="00946FE5">
        <w:t>, pastabos.</w:t>
      </w:r>
    </w:p>
    <w:p w14:paraId="27705B57" w14:textId="40E27DF4" w:rsidR="00C469C3" w:rsidRPr="00C469C3" w:rsidRDefault="00C469C3" w:rsidP="00C469C3">
      <w:pPr>
        <w:tabs>
          <w:tab w:val="left" w:pos="1560"/>
          <w:tab w:val="left" w:pos="1701"/>
        </w:tabs>
        <w:contextualSpacing/>
        <w:rPr>
          <w:iCs/>
        </w:rPr>
      </w:pPr>
      <w:r>
        <w:rPr>
          <w:iCs/>
        </w:rPr>
        <w:lastRenderedPageBreak/>
        <w:t>Rietavo savivaldybės tarybos narius artėjančių švenčių proga pasveikino Rietavo Mykolo Kleopo Oginskio meno mokyklos bendruomenė, Savivaldybės meras Antanas Černeckis.</w:t>
      </w:r>
    </w:p>
    <w:p w14:paraId="100BC57A" w14:textId="77777777" w:rsidR="00634DA9" w:rsidRPr="00F04F47" w:rsidRDefault="00634DA9" w:rsidP="00634DA9">
      <w:pPr>
        <w:pStyle w:val="Sraopastraipa"/>
        <w:tabs>
          <w:tab w:val="left" w:pos="1560"/>
          <w:tab w:val="left" w:pos="1701"/>
        </w:tabs>
        <w:ind w:left="1276"/>
        <w:contextualSpacing/>
        <w:rPr>
          <w:i/>
        </w:rPr>
      </w:pPr>
    </w:p>
    <w:p w14:paraId="2EA38CA6" w14:textId="01F31918" w:rsidR="00FA7141" w:rsidRDefault="00FA7141" w:rsidP="007206AD">
      <w:pPr>
        <w:pStyle w:val="Pagrindiniotekstotrauka2"/>
        <w:tabs>
          <w:tab w:val="left" w:pos="1276"/>
          <w:tab w:val="center" w:pos="5548"/>
        </w:tabs>
        <w:ind w:firstLine="0"/>
        <w:jc w:val="left"/>
      </w:pPr>
      <w:r>
        <w:t xml:space="preserve">           </w:t>
      </w:r>
      <w:r w:rsidR="00663C8F">
        <w:t xml:space="preserve">           </w:t>
      </w:r>
    </w:p>
    <w:p w14:paraId="5357800A" w14:textId="3F1C6E23" w:rsidR="00A379FB" w:rsidRDefault="008562BD" w:rsidP="0084383D">
      <w:pPr>
        <w:numPr>
          <w:ilvl w:val="0"/>
          <w:numId w:val="5"/>
        </w:numPr>
        <w:ind w:left="0" w:firstLine="1134"/>
      </w:pPr>
      <w:r w:rsidRPr="007C6381">
        <w:rPr>
          <w:noProof/>
        </w:rPr>
        <w:t>S</w:t>
      </w:r>
      <w:r w:rsidR="00E96289">
        <w:rPr>
          <w:noProof/>
        </w:rPr>
        <w:t xml:space="preserve">VARSTYTA. </w:t>
      </w:r>
      <w:r w:rsidR="00E96289" w:rsidRPr="00E96289">
        <w:t xml:space="preserve">Rietavo savivaldybės šeštojo šaukimo tarybos </w:t>
      </w:r>
      <w:r w:rsidR="00F2705D">
        <w:t>4</w:t>
      </w:r>
      <w:r w:rsidR="00C469C3">
        <w:t>6</w:t>
      </w:r>
      <w:r w:rsidR="00E96289" w:rsidRPr="00E96289">
        <w:t xml:space="preserve"> posėdžio darbotvarkės patvirtinim</w:t>
      </w:r>
      <w:r w:rsidR="00E96289">
        <w:t>as</w:t>
      </w:r>
      <w:r w:rsidRPr="007C6381">
        <w:rPr>
          <w:noProof/>
        </w:rPr>
        <w:t>.</w:t>
      </w:r>
    </w:p>
    <w:p w14:paraId="0B502EC3" w14:textId="0FEBF27B" w:rsidR="00121F78" w:rsidRDefault="005A030B" w:rsidP="00372E56">
      <w:pPr>
        <w:ind w:firstLine="0"/>
      </w:pPr>
      <w:r>
        <w:t xml:space="preserve">               </w:t>
      </w:r>
      <w:r w:rsidR="008562BD">
        <w:t xml:space="preserve">   </w:t>
      </w:r>
      <w:bookmarkStart w:id="3" w:name="_Hlk99527674"/>
      <w:r w:rsidR="00097C48">
        <w:t xml:space="preserve"> </w:t>
      </w:r>
      <w:r w:rsidR="008562BD">
        <w:t xml:space="preserve">Savivaldybės </w:t>
      </w:r>
      <w:r w:rsidR="00E96289">
        <w:t>meras Antanas Černeckis</w:t>
      </w:r>
      <w:bookmarkEnd w:id="3"/>
      <w:r w:rsidR="006A2FA5">
        <w:t>:</w:t>
      </w:r>
      <w:r w:rsidR="00634DA9">
        <w:t xml:space="preserve"> </w:t>
      </w:r>
      <w:r w:rsidR="005A5862">
        <w:t>ar turite pastabų dėl darbotvarkės?</w:t>
      </w:r>
      <w:r w:rsidR="00121F78">
        <w:t xml:space="preserve"> </w:t>
      </w:r>
      <w:r w:rsidR="005A5862">
        <w:t>K</w:t>
      </w:r>
      <w:r w:rsidR="00121F78">
        <w:t xml:space="preserve">viečiu balsuoti už darbotvarkės patvirtinimą. </w:t>
      </w:r>
    </w:p>
    <w:p w14:paraId="1AE9BB2E" w14:textId="260CAC11" w:rsidR="00362F32" w:rsidRDefault="00121F78" w:rsidP="00DB2DB1">
      <w:pPr>
        <w:ind w:firstLine="0"/>
      </w:pPr>
      <w:r>
        <w:t xml:space="preserve"> </w:t>
      </w:r>
      <w:r w:rsidR="00D946F2">
        <w:t xml:space="preserve">                  </w:t>
      </w:r>
      <w:r w:rsidR="00362F32">
        <w:t xml:space="preserve">Balsuota už pateiktą darbotvarkę – </w:t>
      </w:r>
      <w:r w:rsidR="001C41FC">
        <w:t>1</w:t>
      </w:r>
      <w:r w:rsidR="00810211">
        <w:t>5</w:t>
      </w:r>
      <w:r w:rsidR="001C41FC">
        <w:t xml:space="preserve"> už.</w:t>
      </w:r>
    </w:p>
    <w:p w14:paraId="13BEA682" w14:textId="77777777" w:rsidR="00362F32" w:rsidRDefault="00362F32" w:rsidP="00362F32">
      <w:r>
        <w:t xml:space="preserve">       NUSPRĘSTA. Darbotvarkė patvirtinta.</w:t>
      </w:r>
    </w:p>
    <w:p w14:paraId="1406980E" w14:textId="4F31D7E6" w:rsidR="00D82B85" w:rsidRDefault="00D82B85" w:rsidP="00A379FB">
      <w:pPr>
        <w:ind w:firstLine="0"/>
      </w:pPr>
    </w:p>
    <w:p w14:paraId="5C0407DB" w14:textId="4A0A38E3" w:rsidR="00634DA9" w:rsidRDefault="0010370F" w:rsidP="005A5862">
      <w:pPr>
        <w:pStyle w:val="Sraopastraipa"/>
        <w:numPr>
          <w:ilvl w:val="0"/>
          <w:numId w:val="5"/>
        </w:numPr>
        <w:ind w:left="0" w:firstLine="1134"/>
      </w:pPr>
      <w:r>
        <w:t>SVARSTYTA.</w:t>
      </w:r>
      <w:r w:rsidR="00FA7841">
        <w:t xml:space="preserve"> </w:t>
      </w:r>
      <w:r w:rsidR="00C469C3">
        <w:t>Rietavo savivaldybės tarybos 2019 m. gegužės 16 d. sprendimo Nr. T1-63 „Dėl Rietavo savivaldybės administracijos didžiausio leistino tarnautojų pareigybių ir darbuotojų, dirbančių pagal darbo sutartis, skaičiaus patvirtinimo“ 1.1. papunkčio pakeitim</w:t>
      </w:r>
      <w:r w:rsidR="006F6BBA">
        <w:t>as</w:t>
      </w:r>
      <w:r w:rsidR="00634DA9">
        <w:t>.</w:t>
      </w:r>
    </w:p>
    <w:p w14:paraId="12AFC983" w14:textId="28044BF1" w:rsidR="005A5862" w:rsidRDefault="009D76DF" w:rsidP="005A5862">
      <w:pPr>
        <w:tabs>
          <w:tab w:val="left" w:pos="0"/>
        </w:tabs>
        <w:rPr>
          <w:szCs w:val="24"/>
        </w:rPr>
      </w:pPr>
      <w:bookmarkStart w:id="4" w:name="_Hlk104386563"/>
      <w:r>
        <w:t xml:space="preserve">       </w:t>
      </w:r>
      <w:bookmarkStart w:id="5" w:name="_Hlk121908785"/>
      <w:r w:rsidR="005A5862">
        <w:rPr>
          <w:iCs/>
        </w:rPr>
        <w:t>Finansų ir ekonomikos komiteto pirmininkas Jonas Eugenijus Bačinskas</w:t>
      </w:r>
      <w:bookmarkEnd w:id="5"/>
      <w:r w:rsidR="005A5862">
        <w:t xml:space="preserve"> </w:t>
      </w:r>
      <w:r w:rsidR="0053562E">
        <w:t xml:space="preserve">teikė sprendimo projektą – </w:t>
      </w:r>
      <w:bookmarkEnd w:id="4"/>
      <w:r w:rsidR="005A5862">
        <w:rPr>
          <w:szCs w:val="24"/>
        </w:rPr>
        <w:t>p</w:t>
      </w:r>
      <w:r w:rsidR="005A5862" w:rsidRPr="00AD0319">
        <w:rPr>
          <w:szCs w:val="24"/>
        </w:rPr>
        <w:t xml:space="preserve">akeisti  Rietavo savivaldybės tarybos 2019 m. gegužės 16 d. sprendimo Nr. T1-63 „Dėl Rietavo savivaldybės administracijos didžiausio leistino tarnautojų pareigybių ir darbuotojų, dirbančių pagal darbo sutartis, skaičiaus patvirtinimo“ 1.1. papunktį ir jį išdėstyti taip: </w:t>
      </w:r>
    </w:p>
    <w:p w14:paraId="7CD25B56" w14:textId="77777777" w:rsidR="005A5862" w:rsidRPr="00AD0319" w:rsidRDefault="005A5862" w:rsidP="005A5862">
      <w:pPr>
        <w:tabs>
          <w:tab w:val="left" w:pos="0"/>
        </w:tabs>
        <w:ind w:firstLine="0"/>
        <w:rPr>
          <w:szCs w:val="24"/>
        </w:rPr>
      </w:pPr>
      <w:r w:rsidRPr="00AD0319">
        <w:rPr>
          <w:szCs w:val="24"/>
        </w:rPr>
        <w:t>„1.1. Savivaldybės administracijos valstybės tarnautojų pareigybių – 48“.</w:t>
      </w:r>
    </w:p>
    <w:p w14:paraId="2D06EDA7" w14:textId="4A0BA5FF" w:rsidR="005A5862" w:rsidRPr="00091375" w:rsidRDefault="005A5862" w:rsidP="005A5862">
      <w:pPr>
        <w:tabs>
          <w:tab w:val="left" w:pos="0"/>
        </w:tabs>
        <w:rPr>
          <w:b/>
          <w:bCs/>
          <w:szCs w:val="24"/>
        </w:rPr>
      </w:pPr>
      <w:r>
        <w:rPr>
          <w:szCs w:val="24"/>
        </w:rPr>
        <w:t xml:space="preserve">       </w:t>
      </w:r>
      <w:r w:rsidRPr="00AD0319">
        <w:rPr>
          <w:szCs w:val="24"/>
        </w:rPr>
        <w:t>Pripažinti netekusiu galios Rietavo savivaldybės tarybos 2021 m. spalio 28 d. sprendimą Nr. T1-160 „Dėl Rietavo savivaldybės tarybos 2019 m. gegužės 16 d. sprendimo Nr. T1-63 „Dėl Rietavo savivaldybės administracijos didžiausio leistino tarnautojų pareigybių ir darbuotojų, dirbančių pagal darbo sutartis, skaičiaus patvirtinimo“ 1.1. papunkčio pakeitimo“.</w:t>
      </w:r>
    </w:p>
    <w:p w14:paraId="775365F4" w14:textId="18BC7AFD" w:rsidR="0036057B" w:rsidRPr="004B25FC" w:rsidRDefault="007D5968" w:rsidP="005A5862">
      <w:pPr>
        <w:ind w:firstLine="567"/>
        <w:rPr>
          <w:color w:val="000000"/>
        </w:rPr>
      </w:pPr>
      <w:r>
        <w:t xml:space="preserve">      </w:t>
      </w:r>
      <w:r w:rsidR="00810211">
        <w:t xml:space="preserve">   </w:t>
      </w:r>
      <w:r>
        <w:t xml:space="preserve"> </w:t>
      </w:r>
      <w:r w:rsidR="0036057B">
        <w:t xml:space="preserve">Balsuota už pateiktą </w:t>
      </w:r>
      <w:r w:rsidR="004B25FC">
        <w:t>sprendimo projektą</w:t>
      </w:r>
      <w:r w:rsidR="0036057B">
        <w:t xml:space="preserve"> </w:t>
      </w:r>
      <w:bookmarkStart w:id="6" w:name="_Hlk72237300"/>
      <w:r w:rsidR="0036057B">
        <w:t>–</w:t>
      </w:r>
      <w:bookmarkEnd w:id="6"/>
      <w:r w:rsidR="0036057B">
        <w:t xml:space="preserve"> </w:t>
      </w:r>
      <w:r w:rsidR="00F5548F">
        <w:t>1</w:t>
      </w:r>
      <w:r w:rsidR="00CE52BF">
        <w:t>5</w:t>
      </w:r>
      <w:r w:rsidR="00F5548F">
        <w:t xml:space="preserve"> už</w:t>
      </w:r>
      <w:r w:rsidR="0036057B">
        <w:t>.</w:t>
      </w:r>
    </w:p>
    <w:p w14:paraId="557B2BD0" w14:textId="77777777" w:rsidR="00BB071D" w:rsidRDefault="00CF3EC3" w:rsidP="00BB071D">
      <w:r>
        <w:t xml:space="preserve"> </w:t>
      </w:r>
      <w:r w:rsidR="00BB071D">
        <w:t xml:space="preserve">  </w:t>
      </w:r>
      <w:r w:rsidR="005D41D1">
        <w:t xml:space="preserve">  </w:t>
      </w:r>
      <w:r w:rsidR="001225B0">
        <w:t xml:space="preserve">  </w:t>
      </w:r>
      <w:r w:rsidR="0036057B">
        <w:t xml:space="preserve">NUSPRĘSTA. </w:t>
      </w:r>
      <w:r w:rsidR="00BB071D">
        <w:t>Priimti sprendimą (pridedama).</w:t>
      </w:r>
    </w:p>
    <w:p w14:paraId="714CB33C" w14:textId="77777777" w:rsidR="003E4D5C" w:rsidRDefault="003E4D5C" w:rsidP="00C40A6C"/>
    <w:p w14:paraId="0A285A93" w14:textId="441524E0" w:rsidR="00F2705D" w:rsidRPr="00F2705D" w:rsidRDefault="0036057B" w:rsidP="00F2705D">
      <w:pPr>
        <w:pStyle w:val="Sraopastraipa"/>
        <w:numPr>
          <w:ilvl w:val="0"/>
          <w:numId w:val="5"/>
        </w:numPr>
        <w:ind w:left="0" w:firstLine="1134"/>
        <w:contextualSpacing/>
        <w:rPr>
          <w:i/>
        </w:rPr>
      </w:pPr>
      <w:r>
        <w:t xml:space="preserve">SVARSTYTA. </w:t>
      </w:r>
      <w:r w:rsidR="005A5862">
        <w:t>Rietavo savivaldybės 2022 metų biudžeto padidinim</w:t>
      </w:r>
      <w:r w:rsidR="005A5862">
        <w:t>as</w:t>
      </w:r>
      <w:r w:rsidR="005A5862">
        <w:t xml:space="preserve"> ir perskirstym</w:t>
      </w:r>
      <w:r w:rsidR="00FD5A38">
        <w:t>as</w:t>
      </w:r>
      <w:r w:rsidR="007D5968">
        <w:t>.</w:t>
      </w:r>
    </w:p>
    <w:p w14:paraId="2F3772BA" w14:textId="389B59EA" w:rsidR="005A5862" w:rsidRPr="00AB4E43" w:rsidRDefault="005A5862" w:rsidP="005A5862">
      <w:pPr>
        <w:shd w:val="solid" w:color="FFFFFF" w:fill="FFFFFF"/>
        <w:tabs>
          <w:tab w:val="left" w:pos="1134"/>
        </w:tabs>
        <w:contextualSpacing/>
      </w:pPr>
      <w:r>
        <w:t xml:space="preserve">        </w:t>
      </w:r>
      <w:r>
        <w:t>Finansų skyriaus vedėja Kristina Pužauskienė</w:t>
      </w:r>
      <w:r>
        <w:t xml:space="preserve"> </w:t>
      </w:r>
      <w:r w:rsidR="00F2705D">
        <w:t xml:space="preserve">teikė sprendimo projektą – </w:t>
      </w:r>
      <w:r>
        <w:t>p</w:t>
      </w:r>
      <w:r w:rsidRPr="00AB4E43">
        <w:t xml:space="preserve">adidinti Rietavo savivaldybės 2022 m. biudžeto pajamas </w:t>
      </w:r>
      <w:r>
        <w:t>494,354</w:t>
      </w:r>
      <w:r w:rsidRPr="00AB4E43">
        <w:t xml:space="preserve"> tūkst. Eur, iš jų:</w:t>
      </w:r>
      <w:r>
        <w:t xml:space="preserve"> </w:t>
      </w:r>
      <w:r w:rsidRPr="00AB4E43">
        <w:t>specialiąją tikslinę dotaciją (ukrainiečių vaikų ugdym</w:t>
      </w:r>
      <w:r>
        <w:t xml:space="preserve">as – 1,5 tūkst. Eur, </w:t>
      </w:r>
      <w:r w:rsidRPr="00AB4E43">
        <w:t>kompensuojamos išlaidos</w:t>
      </w:r>
      <w:r>
        <w:t>,</w:t>
      </w:r>
      <w:r w:rsidRPr="00AB4E43">
        <w:t xml:space="preserve"> patirtos apgyvendi</w:t>
      </w:r>
      <w:r>
        <w:t>nant ukrainiečius – 21,120 tūkst. Eur, socialinė pašalpa nepasiturintiems gyventojams – 14,2 tūkst. Eur (ukrainiečiams), kompensacijoms ukrainiečiams už būsto suteikimą, įsikūrimui ir vaikų ugdymui – 0,944 tūkst. Eur</w:t>
      </w:r>
      <w:r w:rsidRPr="00AB4E43">
        <w:t xml:space="preserve">) – </w:t>
      </w:r>
      <w:r>
        <w:t>37,764</w:t>
      </w:r>
      <w:r w:rsidRPr="00AB4E43">
        <w:t xml:space="preserve"> tūkst. Eur;</w:t>
      </w:r>
      <w:r>
        <w:t xml:space="preserve"> </w:t>
      </w:r>
      <w:r w:rsidRPr="00AB4E43">
        <w:t>Europos Sąjungos lėšas – 351,290 tūkst. Eur;</w:t>
      </w:r>
      <w:r>
        <w:t xml:space="preserve"> </w:t>
      </w:r>
      <w:r w:rsidRPr="00AB4E43">
        <w:t>valstybinėms (valstybės perduotoms savivaldybėms) funkcijoms vykdyti – 5,6 tūkst. Eur;</w:t>
      </w:r>
      <w:r>
        <w:t xml:space="preserve"> </w:t>
      </w:r>
      <w:r w:rsidRPr="00AB4E43">
        <w:t>biudžetinių įstaigų pajamas – 8,7 tūkst. Eur;</w:t>
      </w:r>
      <w:r>
        <w:t xml:space="preserve"> </w:t>
      </w:r>
      <w:r w:rsidRPr="00AB4E43">
        <w:t xml:space="preserve">gyventojų pajamų mokestį –  </w:t>
      </w:r>
      <w:r>
        <w:t xml:space="preserve">90,5 </w:t>
      </w:r>
      <w:r w:rsidRPr="00AB4E43">
        <w:t>tūkst. Eur;</w:t>
      </w:r>
      <w:r>
        <w:t xml:space="preserve"> </w:t>
      </w:r>
      <w:r w:rsidRPr="00AB4E43">
        <w:t>kitas pajamas – 0,5 tūkst. Eur.</w:t>
      </w:r>
    </w:p>
    <w:p w14:paraId="13EDC65F" w14:textId="06960615" w:rsidR="005A5862" w:rsidRPr="00B7411C" w:rsidRDefault="005A5862" w:rsidP="005A5862">
      <w:pPr>
        <w:shd w:val="solid" w:color="FFFFFF" w:fill="FFFFFF"/>
        <w:tabs>
          <w:tab w:val="left" w:pos="1134"/>
        </w:tabs>
        <w:contextualSpacing/>
      </w:pPr>
      <w:r>
        <w:t xml:space="preserve">        </w:t>
      </w:r>
      <w:r w:rsidRPr="00B7411C">
        <w:t>Sumažinti Rietavo savivaldybės 2022 m. biudžeto pajamas 36,1 tūkst. Eur, iš jų:</w:t>
      </w:r>
      <w:r>
        <w:t xml:space="preserve"> </w:t>
      </w:r>
      <w:r w:rsidRPr="00B7411C">
        <w:t>valstybinėms (valstybės perduotoms savivaldybėms) funkcijoms vykdyti skirtas lėšas (socialinėms paslaugoms) – 36,1 tūkst. Eur</w:t>
      </w:r>
      <w:r>
        <w:t>.</w:t>
      </w:r>
    </w:p>
    <w:p w14:paraId="23DFE8C7" w14:textId="1E9B8827" w:rsidR="005A5862" w:rsidRPr="00121C29" w:rsidRDefault="005A5862" w:rsidP="005A5862">
      <w:pPr>
        <w:pStyle w:val="Sraopastraipa"/>
        <w:shd w:val="solid" w:color="FFFFFF" w:fill="FFFFFF"/>
        <w:tabs>
          <w:tab w:val="left" w:pos="1134"/>
        </w:tabs>
        <w:ind w:left="0" w:firstLine="851"/>
        <w:contextualSpacing/>
        <w:jc w:val="both"/>
      </w:pPr>
      <w:r>
        <w:t xml:space="preserve">      </w:t>
      </w:r>
      <w:r w:rsidRPr="00121C29">
        <w:t>Pakeisti Rietavo savivaldybės tarybos 2022 m. vasario 24 d. sprendimo Nr. T1-21 1.1. ir 1.3. punktus ir juos išdėstyti taip:</w:t>
      </w:r>
    </w:p>
    <w:p w14:paraId="5FF1F1F5" w14:textId="194C820E" w:rsidR="005A5862" w:rsidRPr="005A5862" w:rsidRDefault="005A5862" w:rsidP="005A5862">
      <w:pPr>
        <w:pStyle w:val="Sraopastraipa"/>
        <w:shd w:val="solid" w:color="FFFFFF" w:fill="FFFFFF"/>
        <w:tabs>
          <w:tab w:val="left" w:pos="1276"/>
        </w:tabs>
        <w:ind w:left="0"/>
        <w:jc w:val="both"/>
      </w:pPr>
      <w:r>
        <w:rPr>
          <w:i/>
          <w:iCs/>
        </w:rPr>
        <w:t xml:space="preserve">             </w:t>
      </w:r>
      <w:r>
        <w:rPr>
          <w:i/>
          <w:iCs/>
        </w:rPr>
        <w:t xml:space="preserve">     </w:t>
      </w:r>
      <w:r>
        <w:rPr>
          <w:i/>
          <w:iCs/>
        </w:rPr>
        <w:t xml:space="preserve"> </w:t>
      </w:r>
      <w:r w:rsidRPr="005A5862">
        <w:t>„1.1.   pajamas – 14595,442 tūkst. Eur, iš jų iš Savivaldybės išlaikomų įstaigų pajamų už teikiamas paslaugas ir patalpų nuomą įmokas į Savivaldybės biudžetą – 234,055 tūkst. Eur ir 2021 metų nepanaudotų biudžeto lėšų likutį – 621,786 tūkst. Eur;“</w:t>
      </w:r>
    </w:p>
    <w:p w14:paraId="5FDC31C6" w14:textId="4581CFA9" w:rsidR="005A5862" w:rsidRPr="005A5862" w:rsidRDefault="005A5862" w:rsidP="005A5862">
      <w:pPr>
        <w:pStyle w:val="Sraopastraipa"/>
        <w:shd w:val="solid" w:color="FFFFFF" w:fill="FFFFFF"/>
        <w:tabs>
          <w:tab w:val="left" w:pos="1276"/>
        </w:tabs>
        <w:ind w:left="0"/>
        <w:jc w:val="both"/>
      </w:pPr>
      <w:r w:rsidRPr="005A5862">
        <w:t xml:space="preserve">             </w:t>
      </w:r>
      <w:r>
        <w:t xml:space="preserve">     </w:t>
      </w:r>
      <w:r w:rsidRPr="005A5862">
        <w:t xml:space="preserve">  „1.3. asignavimus – 14100,734 tūkst. Eur ir 494,708 tūkst. Eur paskoloms grąžinti.“</w:t>
      </w:r>
    </w:p>
    <w:p w14:paraId="1056EFCA" w14:textId="77777777" w:rsidR="005A5862" w:rsidRDefault="005A5862" w:rsidP="005A5862">
      <w:pPr>
        <w:ind w:firstLine="567"/>
      </w:pPr>
      <w:r>
        <w:t xml:space="preserve">           </w:t>
      </w:r>
      <w:r w:rsidRPr="00E25A4B">
        <w:t xml:space="preserve">Padidinti asignavimus  </w:t>
      </w:r>
      <w:r>
        <w:t>494,354</w:t>
      </w:r>
      <w:r w:rsidRPr="00E25A4B">
        <w:t xml:space="preserve"> tūkst. Eur</w:t>
      </w:r>
      <w:r w:rsidR="00C65821">
        <w:t xml:space="preserve"> </w:t>
      </w:r>
      <w:r w:rsidR="009D76DF">
        <w:t xml:space="preserve">      </w:t>
      </w:r>
      <w:r w:rsidR="00FD5A38">
        <w:t xml:space="preserve">            </w:t>
      </w:r>
    </w:p>
    <w:p w14:paraId="2CD8D968" w14:textId="7E2618E7" w:rsidR="005A5862" w:rsidRDefault="005A5862" w:rsidP="005A5862">
      <w:pPr>
        <w:ind w:firstLine="567"/>
      </w:pPr>
      <w:r>
        <w:t xml:space="preserve">           Tarybos narys Alfredas Mockus: kalbėjau Finansų ir ekonomikos komiteto posėdyje ir tikėjausi, kad paskutiniame Tarybos posėdyje rasime lėšų švietimo pagalbai finansuoti. Spalio mėnesio tarybos posėdyje patvirtinome šių specialistų naujų etatų, bet finansavimo tam neskyrėme. Lėšos imamos iš ugdymo planui įgyvendinti skirtų lėšų. </w:t>
      </w:r>
      <w:r w:rsidR="002D6782">
        <w:t xml:space="preserve">Praėjusiais metais Švietimo, mokslo ir sporto ministerija skyrė lėšų COVID-19 situacijai valdyti, t. y. mokinių konsultacijoms. Rezultatas </w:t>
      </w:r>
      <w:r w:rsidR="002D6782">
        <w:lastRenderedPageBreak/>
        <w:t xml:space="preserve">–  Savivaldybėje matematikos valstybinio brandos egzamino neišlaikiusiųjų skaičius gerokai mažesnis negu šalyje. Šiemet konsultacijoms skirtos lėšos buvo panaudotos švietimo pagalbai, kuri yra savarankiškoji Savivaldybės funkcija, finansuoti. Dėl šito mes tampame nebekonkurencingi, nes kitų rajonų mokytojams ir mokiniams sudaromos geresnės sąlygos mokyti ir mokytis. Negaliu pritarti tokiam sprendimo projektui, nes kitoms reikmėms visada randama lėšų, o švietimo šiame prioritetų sąraše nėra. </w:t>
      </w:r>
    </w:p>
    <w:p w14:paraId="169649D6" w14:textId="73B4887F" w:rsidR="002D6782" w:rsidRDefault="002D6782" w:rsidP="005A5862">
      <w:pPr>
        <w:ind w:firstLine="567"/>
      </w:pPr>
      <w:r>
        <w:t xml:space="preserve">          Tarybos narys Viktoras Krajinas: VšĮ „veiklus Rietavas“ skiriama nemaža suma, būtų gerai, kad direktorius apibendrintų veiksmų planą ir darbus. </w:t>
      </w:r>
      <w:r w:rsidR="00A9026A">
        <w:t>Kadangi nėra direktoriaus, kitame posėdyje būtų gerai, kad pateiktų informaciją.</w:t>
      </w:r>
    </w:p>
    <w:p w14:paraId="6FE56818" w14:textId="2B4ADB35" w:rsidR="00A9026A" w:rsidRDefault="00A9026A" w:rsidP="005A5862">
      <w:pPr>
        <w:ind w:firstLine="567"/>
      </w:pPr>
      <w:r>
        <w:t xml:space="preserve">          Rietavo Lauryno Ivinskio gimnazijos direktorė Alma Lengvenienė: mūsų mokykla yra įtraukioji mokykla. Mokome 78 mokinius, kuriems nustatyti specialieji ugdymosi poreikiai. Turime nemažai švietimo pagalbos specialistų. Dirba psichologas, logopedas, 2 socialiniai pedagogai, 3 specialiuosius pedagogus. Lėšų, skirtų šiems darbuotojų etatams finansuoti, daugmaž užtenka tiek, kiek skiria valstybė. Pagal poreikį, galėtume daugiau išlaikyti psichologo ir logopedo etatų, bet nerandame darbuotojų, kurie norėtų įsidarbinti nepilnu etatu. Mokytojo padėjėjams nekeliami specialieji reikalavimai. Jais gali dirbti asmenys, turintys vidurinį išsilavinimą. Šiuo metu mokykloje mokytojo padėjėjais dirba 12 asmenų. Praėjusiais metais mokytojo padėjėjo išlaikymas įstaigai kainavo apie 53,0 tūkst. Eur. </w:t>
      </w:r>
      <w:r w:rsidR="00327558">
        <w:t>Lėšas išmokame iš tų lėšų, kurios skirtos pedagogams. Įstaigos mokymo lėšų fondas – apie 1,3 milijono Eur. Kitais metais mokytojo padėjėjo etatams išlaikyti reikės apie 90,0 tūkst. Eur. Kaip mokyklos vadovė, prašau Tarybos skirti Savivaldybės lėšų minėtiems etatams išlaikyti. Šiemet mes dar radome lėšų iš mokymui skirtų lėšų. Išeina, kad mokytojai rėmė mokytojų padėjėjų išlaikymą. Teisiniai dokumentai leidžia mokinio krepšelio lėšas naudoti švietimo pagalbai. Pritariu kolegai Alfredui Mockui, kad lėšas galėtume panaudoti mokinių konsultacijoms. Dar noriu pridurti, kad pagal PPT išvadas</w:t>
      </w:r>
      <w:r w:rsidR="00103D46">
        <w:t xml:space="preserve">, mokytojo padėjėjas turi būti skirtas 16 mokinių. Trūkstame dar 4 darbuotojų. </w:t>
      </w:r>
    </w:p>
    <w:p w14:paraId="71C846B9" w14:textId="3FD8F7F8" w:rsidR="00103D46" w:rsidRDefault="00103D46" w:rsidP="005A5862">
      <w:pPr>
        <w:ind w:firstLine="567"/>
      </w:pPr>
      <w:r>
        <w:t xml:space="preserve">          Savivaldybės meras Antanas Černeckis: kaip sekėsi finansiškai užbaigti šiuos metus? Kokios galimybės skirti premijas mokytojams ir pan.?</w:t>
      </w:r>
    </w:p>
    <w:p w14:paraId="01ADC169" w14:textId="095BA81A" w:rsidR="00103D46" w:rsidRDefault="00103D46" w:rsidP="005A5862">
      <w:pPr>
        <w:ind w:firstLine="567"/>
      </w:pPr>
      <w:r>
        <w:t xml:space="preserve">          Rietavo Lauryno Ivinskio gimnazijos direktorė Alma Lengvenienė: pedagoginiams darbuotojams, švietimo pagalbos specialistams, direktoriaus pavaduotojams premijoms išmokėti galime skirti 29800 Eur. Aptarnaujančiam personalui mums trūksta 7,0 tūkst. Eur, jeigu norime išmokėti premijas tokias, kokias išmokame kasmet. </w:t>
      </w:r>
    </w:p>
    <w:p w14:paraId="1C4CB348" w14:textId="5E164CAC" w:rsidR="00103D46" w:rsidRDefault="00103D46" w:rsidP="005A5862">
      <w:pPr>
        <w:ind w:firstLine="567"/>
      </w:pPr>
      <w:r>
        <w:t xml:space="preserve">          Savivaldybės meras Antanas Černeckis: kasmet įstaigos vadovams, darbuotojams skiriame maždaug po 100 Eur premijos. Kiek premijos gaus mokytojai?</w:t>
      </w:r>
    </w:p>
    <w:p w14:paraId="503289BE" w14:textId="77777777" w:rsidR="00B36AA1" w:rsidRDefault="00103D46" w:rsidP="005A5862">
      <w:pPr>
        <w:ind w:firstLine="567"/>
      </w:pPr>
      <w:r>
        <w:t xml:space="preserve">          </w:t>
      </w:r>
      <w:r>
        <w:t xml:space="preserve">Rietavo Lauryno Ivinskio gimnazijos direktorė Alma Lengvenienė: </w:t>
      </w:r>
      <w:r>
        <w:t xml:space="preserve">apie 400-500 Eur „ant popieriaus“. </w:t>
      </w:r>
    </w:p>
    <w:p w14:paraId="5FF03897" w14:textId="77777777" w:rsidR="00B36AA1" w:rsidRDefault="00B36AA1" w:rsidP="005A5862">
      <w:pPr>
        <w:ind w:firstLine="567"/>
      </w:pPr>
      <w:r>
        <w:t xml:space="preserve">          Savivaldybės meras Antanas Černeckis paprašė atkreipti dėmesį ne tik į mokytojus. Ugdymo lėšas reikėtų pasidėlioti metų eigoje. Gal skirti kokiam būreliui ir pan.</w:t>
      </w:r>
    </w:p>
    <w:p w14:paraId="18883B6D" w14:textId="65C79940" w:rsidR="00103D46" w:rsidRDefault="00B36AA1" w:rsidP="005A5862">
      <w:pPr>
        <w:ind w:firstLine="567"/>
      </w:pPr>
      <w:r>
        <w:t xml:space="preserve">          </w:t>
      </w:r>
      <w:r>
        <w:t>Rietavo Lauryno Ivinskio gimnazijos direktorė Alma Lengvenienė:</w:t>
      </w:r>
      <w:r>
        <w:t xml:space="preserve"> baugu visus pinigus išleisti, nes nežinome, kas bus metų pabaigoje. 30,0 tūkst. Eur palyginus su 1,3 milijono Eur yra labai nedidelė suma.</w:t>
      </w:r>
    </w:p>
    <w:p w14:paraId="354F1693" w14:textId="3A539A13" w:rsidR="00B36AA1" w:rsidRDefault="00B36AA1" w:rsidP="005A5862">
      <w:pPr>
        <w:ind w:firstLine="567"/>
      </w:pPr>
      <w:r>
        <w:t xml:space="preserve">          Tarybos narė Vaida Vaičikauskienė: didelis iššūkis dirbti su tokiais vaikais, bet mokykla puikiai susitvarko. Atkreipiu dėmesį, kad negali nuo to kentėti</w:t>
      </w:r>
      <w:r w:rsidR="000901F2">
        <w:t xml:space="preserve"> kiti mokiniai ir negauti tinkamo išsilavinimo.</w:t>
      </w:r>
    </w:p>
    <w:p w14:paraId="1AFB498C" w14:textId="77777777" w:rsidR="000901F2" w:rsidRDefault="000901F2" w:rsidP="005A5862">
      <w:pPr>
        <w:ind w:firstLine="567"/>
      </w:pPr>
      <w:r>
        <w:t xml:space="preserve">          Tarybos narys Alfredas Mockus: direktorė gerai pasakė, kad mokytojai „susimetė“. Profsąjungos atstovas dalyvauja sudarant biudžetą. Įstaigos vadovas baiminasi, kad metų pabaigoje truks lėšų, todėl neskiria būreliams, o pasilieka rezervui. Rietavo sav. Tverų gimnazijoje trūksta psichologo, logopedo, Rietavo Lauryno Ivinskio gimnazija ieško matematikos mokytojo. Niekas pas mus nebeina dirbti. </w:t>
      </w:r>
    </w:p>
    <w:p w14:paraId="344AA711" w14:textId="43E150BD" w:rsidR="000901F2" w:rsidRDefault="000901F2" w:rsidP="005A5862">
      <w:pPr>
        <w:ind w:firstLine="567"/>
      </w:pPr>
      <w:r>
        <w:t xml:space="preserve">          Savivaldybės meras Antanas Černeckis: nelabai įsivaizduoju, kaip mes galime mokėti mokytojui didesnį atlyginimą, negu numato įstatymai.  </w:t>
      </w:r>
    </w:p>
    <w:p w14:paraId="35E33C5A" w14:textId="0ABAB099" w:rsidR="000901F2" w:rsidRDefault="000901F2" w:rsidP="005A5862">
      <w:pPr>
        <w:ind w:firstLine="567"/>
      </w:pPr>
      <w:r>
        <w:lastRenderedPageBreak/>
        <w:t xml:space="preserve">          Rietavo Lauryno Ivinskio gimnazijos direktorė Alma Lengvenienė: turėtų būti mokytojų susitarimas. Nelabai įsivaizduoju, kad tam tikrų dalykų mokytojams būtų galima mokėti kitaip.</w:t>
      </w:r>
    </w:p>
    <w:p w14:paraId="37158A04" w14:textId="1E858D32" w:rsidR="000901F2" w:rsidRDefault="000901F2" w:rsidP="005A5862">
      <w:pPr>
        <w:ind w:firstLine="567"/>
      </w:pPr>
      <w:r>
        <w:t xml:space="preserve">          Savivaldybės meras Antanas Černeckis: atsakydamas į Viktoro Krajino klausimą dėl VšĮ „Veiklus Rietavas“, atkreipiu dėmesį, kad mes jiems uždėjome naštą, kurią sunku pake</w:t>
      </w:r>
      <w:r w:rsidR="00225391">
        <w:t>l</w:t>
      </w:r>
      <w:r>
        <w:t xml:space="preserve">ti. </w:t>
      </w:r>
      <w:r w:rsidR="00225391">
        <w:t xml:space="preserve">Tikimės pastatus įveiklinti, nes artėja ES parama. Išlaikyti pagrindinį korpusą nuomojant patalpas 28 mažoms asociacijoms ir pan. neįmanoma. Turime vilčių, kad atsigaus ir viskas bus gerai. Kalbėjomės ne kartą. Bendrabutis nuomojamas pelningai, metus pelningai, ko gero, baigs ir baseinas. Dėl švietimo lėšų: turime raštišką patvirtinimą, kad lėšas galime perskirstyti. Šiemet sunkumų sukėlė išmokų mokėjimas. </w:t>
      </w:r>
    </w:p>
    <w:p w14:paraId="048669F8" w14:textId="104A0C44" w:rsidR="00225391" w:rsidRDefault="00225391" w:rsidP="005A5862">
      <w:pPr>
        <w:ind w:firstLine="567"/>
      </w:pPr>
      <w:r>
        <w:t xml:space="preserve">          Tarybos narys Juozas Barsteiga: kitais metais Kontrolės ir audito tarnyba atliks auditą VšĮ „Veiklus Rietavas“, tada ir matysime rezultatus.</w:t>
      </w:r>
    </w:p>
    <w:p w14:paraId="03C53FCF" w14:textId="322110CE" w:rsidR="00225391" w:rsidRDefault="00225391" w:rsidP="005A5862">
      <w:pPr>
        <w:ind w:firstLine="567"/>
      </w:pPr>
      <w:r>
        <w:t xml:space="preserve">          Tarybos narys Viktoras Krajinas ironizavo, kad VšĮ „Veiklus Rietavas“ jokia našta nebuvo užkrauta, jie patys pasirinko.</w:t>
      </w:r>
    </w:p>
    <w:p w14:paraId="398E8FB8" w14:textId="58C71260" w:rsidR="00225391" w:rsidRDefault="00225391" w:rsidP="005A5862">
      <w:pPr>
        <w:ind w:firstLine="567"/>
      </w:pPr>
      <w:r>
        <w:t xml:space="preserve">          Tarybos narys Algimantas Mickus: gal VšĮ „Veiklus Rietavas“ veiklą reikėtų pasitikrinti dažniau, negu kartą per metus.</w:t>
      </w:r>
    </w:p>
    <w:p w14:paraId="6818D3C0" w14:textId="71081D81" w:rsidR="00225391" w:rsidRDefault="00225391" w:rsidP="005A5862">
      <w:pPr>
        <w:ind w:firstLine="567"/>
      </w:pPr>
      <w:r>
        <w:t xml:space="preserve">          Savivaldybės meras Antanas Černeckis: patalpas nuomojasi šauliai, Trečiojo amžiaus universitetas ir t. t. </w:t>
      </w:r>
    </w:p>
    <w:p w14:paraId="7ED28AD8" w14:textId="0C396DD1" w:rsidR="003944D4" w:rsidRPr="007D4DE3" w:rsidRDefault="00225391" w:rsidP="005A5862">
      <w:pPr>
        <w:ind w:firstLine="567"/>
      </w:pPr>
      <w:r>
        <w:t xml:space="preserve">          </w:t>
      </w:r>
      <w:r w:rsidR="003944D4" w:rsidRPr="007D4DE3">
        <w:t xml:space="preserve">Balsuota už pateiktą sprendimo projektą – </w:t>
      </w:r>
      <w:r>
        <w:t>8</w:t>
      </w:r>
      <w:r w:rsidR="003A0533">
        <w:t xml:space="preserve"> už</w:t>
      </w:r>
      <w:r>
        <w:t xml:space="preserve">, 6 susilaikė (Vaida Vaičikauskienė, Alfredas Mockus, Viktoras Krajinas, Algimantas Mickus, Juozas Barsteiga, </w:t>
      </w:r>
      <w:r w:rsidR="00116D55">
        <w:t>Vytautas Blažaitis)</w:t>
      </w:r>
      <w:r w:rsidR="003944D4" w:rsidRPr="007D4DE3">
        <w:t>.</w:t>
      </w:r>
    </w:p>
    <w:p w14:paraId="6E258BD5" w14:textId="77777777" w:rsidR="003944D4" w:rsidRDefault="007D4DE3" w:rsidP="003944D4">
      <w:r>
        <w:t xml:space="preserve"> </w:t>
      </w:r>
      <w:r w:rsidR="003944D4">
        <w:t xml:space="preserve"> </w:t>
      </w:r>
      <w:r w:rsidR="009D449D">
        <w:t xml:space="preserve">  </w:t>
      </w:r>
      <w:r w:rsidR="001E57CA">
        <w:t xml:space="preserve"> </w:t>
      </w:r>
      <w:r w:rsidR="005D41D1">
        <w:t xml:space="preserve"> </w:t>
      </w:r>
      <w:r w:rsidR="00452D1F">
        <w:t xml:space="preserve"> </w:t>
      </w:r>
      <w:r w:rsidR="003944D4">
        <w:t>NUSPRĘSTA. Priimti sprendimą (pridedama).</w:t>
      </w:r>
    </w:p>
    <w:p w14:paraId="317264E3" w14:textId="77777777" w:rsidR="003944D4" w:rsidRDefault="003944D4" w:rsidP="003944D4">
      <w:pPr>
        <w:autoSpaceDE w:val="0"/>
        <w:autoSpaceDN w:val="0"/>
        <w:adjustRightInd w:val="0"/>
        <w:ind w:firstLine="0"/>
      </w:pPr>
      <w:r>
        <w:t xml:space="preserve">                </w:t>
      </w:r>
    </w:p>
    <w:p w14:paraId="4A182DD0" w14:textId="77777777" w:rsidR="00116D55" w:rsidRDefault="009D203E" w:rsidP="00116D55">
      <w:pPr>
        <w:pStyle w:val="Sraopastraipa"/>
        <w:numPr>
          <w:ilvl w:val="0"/>
          <w:numId w:val="5"/>
        </w:numPr>
        <w:ind w:left="0" w:firstLine="1134"/>
        <w:contextualSpacing/>
        <w:rPr>
          <w:i/>
        </w:rPr>
      </w:pPr>
      <w:r w:rsidRPr="00D17458">
        <w:t>SVARSTYTA.</w:t>
      </w:r>
      <w:r w:rsidR="005566CC" w:rsidRPr="00D17458">
        <w:t xml:space="preserve"> </w:t>
      </w:r>
      <w:r w:rsidR="00116D55">
        <w:t>Rietavo savivaldybės 2022–2024 metų strateginio veiklos plano patikslinim</w:t>
      </w:r>
      <w:r w:rsidR="00767B48">
        <w:t>as</w:t>
      </w:r>
      <w:r w:rsidR="00214F94">
        <w:t>.</w:t>
      </w:r>
      <w:r w:rsidR="0078586D" w:rsidRPr="005D41D1">
        <w:rPr>
          <w:i/>
        </w:rPr>
        <w:t xml:space="preserve">                </w:t>
      </w:r>
      <w:r w:rsidR="005062A3">
        <w:t xml:space="preserve"> </w:t>
      </w:r>
      <w:r w:rsidR="00452D1F">
        <w:rPr>
          <w:i/>
        </w:rPr>
        <w:t xml:space="preserve">      </w:t>
      </w:r>
      <w:r w:rsidR="00C54A04">
        <w:rPr>
          <w:i/>
        </w:rPr>
        <w:t xml:space="preserve">        </w:t>
      </w:r>
      <w:r w:rsidR="00452D1F" w:rsidRPr="00C54A04">
        <w:rPr>
          <w:i/>
        </w:rPr>
        <w:t xml:space="preserve"> </w:t>
      </w:r>
      <w:bookmarkStart w:id="7" w:name="_Hlk103073578"/>
    </w:p>
    <w:p w14:paraId="796D5796" w14:textId="1BA190A4" w:rsidR="00116D55" w:rsidRPr="0089656F" w:rsidRDefault="00FD5A38" w:rsidP="00116D55">
      <w:pPr>
        <w:ind w:firstLine="0"/>
        <w:contextualSpacing/>
      </w:pPr>
      <w:r>
        <w:t xml:space="preserve">                   </w:t>
      </w:r>
      <w:r w:rsidR="00116D55" w:rsidRPr="00116D55">
        <w:rPr>
          <w:iCs/>
        </w:rPr>
        <w:t>Finansų ir ekonomikos komiteto pirmininkas Jonas Eugenijus Bačinskas</w:t>
      </w:r>
      <w:r w:rsidR="00116D55" w:rsidRPr="00116D55">
        <w:rPr>
          <w:bCs/>
          <w:szCs w:val="24"/>
        </w:rPr>
        <w:t xml:space="preserve"> </w:t>
      </w:r>
      <w:r w:rsidR="00F2705D" w:rsidRPr="00116D55">
        <w:rPr>
          <w:bCs/>
          <w:szCs w:val="24"/>
        </w:rPr>
        <w:t xml:space="preserve">teikė sprendimo projektą – </w:t>
      </w:r>
      <w:bookmarkEnd w:id="7"/>
      <w:r w:rsidR="00116D55">
        <w:rPr>
          <w:bCs/>
          <w:szCs w:val="24"/>
        </w:rPr>
        <w:t>p</w:t>
      </w:r>
      <w:r w:rsidR="00116D55" w:rsidRPr="00116D55">
        <w:rPr>
          <w:bCs/>
          <w:noProof/>
        </w:rPr>
        <w:t>atikslinti Rietavo savivaldybės tarybos 2022 m. vasario 24 d. sprendimu Nr. T1-18 „Dėl Rietavo savivaldybės 2022–2024 metų strateginio veiklos plano patvirtinimo“ patvirtintą Rietavo savivaldybės 2022–2024 metų strateginį veiklos planą ir jo priedus:</w:t>
      </w:r>
      <w:r w:rsidR="00116D55">
        <w:rPr>
          <w:bCs/>
          <w:noProof/>
        </w:rPr>
        <w:t xml:space="preserve"> Visuomenės ugdymo programą, </w:t>
      </w:r>
      <w:r w:rsidR="00116D55">
        <w:t xml:space="preserve">Sveikatos, socialinės paramos ir paslaugų įgyvendinimo programą, </w:t>
      </w:r>
      <w:r w:rsidR="00116D55" w:rsidRPr="00585C8A">
        <w:t xml:space="preserve"> </w:t>
      </w:r>
      <w:r w:rsidR="00116D55" w:rsidRPr="0089656F">
        <w:t>Savivaldybės veiklos funkcijų vykdymo, strategijos formavimo ir įgyvendinimo programą</w:t>
      </w:r>
      <w:r w:rsidR="00116D55">
        <w:t xml:space="preserve">, </w:t>
      </w:r>
      <w:r w:rsidR="00116D55" w:rsidRPr="0089656F">
        <w:t>Teritorijų planavimo ir turizmo plėtros program</w:t>
      </w:r>
      <w:r w:rsidR="00116D55">
        <w:t xml:space="preserve">ą, </w:t>
      </w:r>
      <w:r w:rsidR="00116D55" w:rsidRPr="0089656F">
        <w:t>Ekonominės plėtros program</w:t>
      </w:r>
      <w:r w:rsidR="00116D55">
        <w:t xml:space="preserve">ą, </w:t>
      </w:r>
      <w:r w:rsidR="00116D55" w:rsidRPr="0089656F">
        <w:t>Paskolų valdymo program</w:t>
      </w:r>
      <w:r w:rsidR="00116D55">
        <w:t xml:space="preserve">ą, </w:t>
      </w:r>
      <w:r w:rsidR="00116D55" w:rsidRPr="008B462B">
        <w:t>Kaimo teritorijos vystymo ir žemės ūkio plėtros programą</w:t>
      </w:r>
      <w:r w:rsidR="00116D55">
        <w:t>, Užimtumo didinimo programą, Aplinkos apsaugos rėmimo programą, Komunalinių atliekų surinkimo ir tvarkymo programą.</w:t>
      </w:r>
    </w:p>
    <w:p w14:paraId="7919076C" w14:textId="1B7EAF0D" w:rsidR="00F02D29" w:rsidRPr="0074673A" w:rsidRDefault="00FD5A38" w:rsidP="00116D55">
      <w:pPr>
        <w:shd w:val="solid" w:color="FFFFFF" w:fill="FFFFFF"/>
        <w:tabs>
          <w:tab w:val="left" w:pos="1134"/>
        </w:tabs>
        <w:ind w:firstLine="0"/>
        <w:contextualSpacing/>
        <w:rPr>
          <w:bCs/>
          <w:szCs w:val="24"/>
        </w:rPr>
      </w:pPr>
      <w:r>
        <w:t xml:space="preserve">      </w:t>
      </w:r>
      <w:r w:rsidR="00F16717">
        <w:t xml:space="preserve"> </w:t>
      </w:r>
      <w:r w:rsidR="00116D55">
        <w:t xml:space="preserve">            </w:t>
      </w:r>
      <w:r w:rsidR="00F02D29" w:rsidRPr="00767B48">
        <w:rPr>
          <w:bCs/>
          <w:szCs w:val="24"/>
        </w:rPr>
        <w:t>Balsuota už</w:t>
      </w:r>
      <w:r w:rsidR="00877F61" w:rsidRPr="00767B48">
        <w:rPr>
          <w:bCs/>
          <w:szCs w:val="24"/>
        </w:rPr>
        <w:t xml:space="preserve"> pateiktą sprendimo projektą – </w:t>
      </w:r>
      <w:r w:rsidR="00FD1223" w:rsidRPr="00767B48">
        <w:rPr>
          <w:bCs/>
          <w:szCs w:val="24"/>
        </w:rPr>
        <w:t>1</w:t>
      </w:r>
      <w:r w:rsidR="0003520A">
        <w:rPr>
          <w:bCs/>
          <w:szCs w:val="24"/>
        </w:rPr>
        <w:t>5</w:t>
      </w:r>
      <w:r w:rsidR="003A0533" w:rsidRPr="00767B48">
        <w:rPr>
          <w:bCs/>
          <w:szCs w:val="24"/>
        </w:rPr>
        <w:t xml:space="preserve"> už.</w:t>
      </w:r>
    </w:p>
    <w:p w14:paraId="503EB7F7" w14:textId="5A17E18F" w:rsidR="00F02D29" w:rsidRPr="00D17458" w:rsidRDefault="00F02D29" w:rsidP="00F02D29">
      <w:pPr>
        <w:pStyle w:val="Pagrindiniotekstotrauka2"/>
        <w:tabs>
          <w:tab w:val="left" w:pos="1276"/>
          <w:tab w:val="center" w:pos="1418"/>
        </w:tabs>
        <w:ind w:firstLine="540"/>
        <w:rPr>
          <w:szCs w:val="24"/>
        </w:rPr>
      </w:pPr>
      <w:r w:rsidRPr="00D17458">
        <w:rPr>
          <w:szCs w:val="24"/>
        </w:rPr>
        <w:t xml:space="preserve"> </w:t>
      </w:r>
      <w:r w:rsidR="00EF4945" w:rsidRPr="00D17458">
        <w:rPr>
          <w:szCs w:val="24"/>
        </w:rPr>
        <w:t xml:space="preserve"> </w:t>
      </w:r>
      <w:r w:rsidR="00DD24B3" w:rsidRPr="00D17458">
        <w:rPr>
          <w:szCs w:val="24"/>
        </w:rPr>
        <w:t xml:space="preserve"> </w:t>
      </w:r>
      <w:r w:rsidR="00CB7945" w:rsidRPr="00D17458">
        <w:rPr>
          <w:szCs w:val="24"/>
        </w:rPr>
        <w:t xml:space="preserve"> </w:t>
      </w:r>
      <w:r w:rsidR="006D5811" w:rsidRPr="00D17458">
        <w:rPr>
          <w:szCs w:val="24"/>
        </w:rPr>
        <w:t xml:space="preserve"> </w:t>
      </w:r>
      <w:r w:rsidR="00FD1223">
        <w:rPr>
          <w:szCs w:val="24"/>
        </w:rPr>
        <w:t xml:space="preserve"> </w:t>
      </w:r>
      <w:r w:rsidR="00D37F5E">
        <w:rPr>
          <w:szCs w:val="24"/>
        </w:rPr>
        <w:t xml:space="preserve">  </w:t>
      </w:r>
      <w:r w:rsidR="00452D1F">
        <w:rPr>
          <w:szCs w:val="24"/>
        </w:rPr>
        <w:t xml:space="preserve"> </w:t>
      </w:r>
      <w:r w:rsidR="00D37F5E">
        <w:rPr>
          <w:szCs w:val="24"/>
        </w:rPr>
        <w:t xml:space="preserve"> </w:t>
      </w:r>
      <w:r w:rsidRPr="00D17458">
        <w:rPr>
          <w:szCs w:val="24"/>
        </w:rPr>
        <w:t>NUSPRĘSTA. Priimti sprendimą (pridedama).</w:t>
      </w:r>
    </w:p>
    <w:p w14:paraId="112450C8" w14:textId="77777777" w:rsidR="00286E56" w:rsidRPr="00D17458" w:rsidRDefault="00286E56" w:rsidP="00F02D29">
      <w:pPr>
        <w:pStyle w:val="Pagrindiniotekstotrauka2"/>
        <w:tabs>
          <w:tab w:val="left" w:pos="1276"/>
          <w:tab w:val="center" w:pos="1418"/>
        </w:tabs>
        <w:ind w:firstLine="540"/>
        <w:rPr>
          <w:szCs w:val="24"/>
        </w:rPr>
      </w:pPr>
    </w:p>
    <w:p w14:paraId="393BB829" w14:textId="6F7C9EB5" w:rsidR="00846B08" w:rsidRPr="009C28AC" w:rsidRDefault="00F02D29" w:rsidP="00846B08">
      <w:pPr>
        <w:pStyle w:val="Sraopastraipa"/>
        <w:numPr>
          <w:ilvl w:val="0"/>
          <w:numId w:val="5"/>
        </w:numPr>
        <w:tabs>
          <w:tab w:val="left" w:pos="1418"/>
        </w:tabs>
        <w:ind w:left="0" w:firstLine="1134"/>
        <w:contextualSpacing/>
        <w:rPr>
          <w:i/>
        </w:rPr>
      </w:pPr>
      <w:r w:rsidRPr="00D17458">
        <w:t>SVARSTYTA.</w:t>
      </w:r>
      <w:r w:rsidR="00877F61" w:rsidRPr="00D17458">
        <w:t xml:space="preserve"> </w:t>
      </w:r>
      <w:r w:rsidR="0059164C">
        <w:t>Rietavo savivaldybės viešųjų sveikatos priežiūros įstaigų vadovų darbo užmokesčio apmokėjimo tvarkos aprašo patvirtinim</w:t>
      </w:r>
      <w:r w:rsidR="00F16717">
        <w:t>as</w:t>
      </w:r>
      <w:r w:rsidR="00846B08">
        <w:t>.</w:t>
      </w:r>
    </w:p>
    <w:p w14:paraId="3DDB3E79" w14:textId="77777777" w:rsidR="0059164C" w:rsidRPr="005526C4" w:rsidRDefault="00F16717" w:rsidP="0059164C">
      <w:pPr>
        <w:ind w:firstLine="567"/>
        <w:rPr>
          <w:szCs w:val="24"/>
        </w:rPr>
      </w:pPr>
      <w:r>
        <w:t xml:space="preserve">      </w:t>
      </w:r>
      <w:r w:rsidR="00FD5A38">
        <w:t xml:space="preserve">   </w:t>
      </w:r>
      <w:r>
        <w:t xml:space="preserve"> </w:t>
      </w:r>
      <w:r w:rsidR="0059164C">
        <w:t>Sveikatos ir socialinės paramos komiteto pirmininkas Saulius Jonušas</w:t>
      </w:r>
      <w:r w:rsidR="0059164C" w:rsidRPr="002763A7">
        <w:t xml:space="preserve"> </w:t>
      </w:r>
      <w:r w:rsidR="002763A7" w:rsidRPr="002763A7">
        <w:t xml:space="preserve">teikė sprendimo projektą – </w:t>
      </w:r>
      <w:bookmarkStart w:id="8" w:name="_Hlk107843017"/>
      <w:r w:rsidR="00FD5A38">
        <w:t>p</w:t>
      </w:r>
      <w:r w:rsidR="00FD5A38" w:rsidRPr="00AD71CB">
        <w:rPr>
          <w:szCs w:val="24"/>
          <w:lang w:eastAsia="lt-LT"/>
        </w:rPr>
        <w:t xml:space="preserve">atvirtinti  </w:t>
      </w:r>
      <w:r w:rsidR="0059164C" w:rsidRPr="005526C4">
        <w:rPr>
          <w:szCs w:val="24"/>
        </w:rPr>
        <w:t>Rietavo savivaldybės viešųjų sveikatos priežiūros įstaigų vadovų darbo užmokesčio apmokėjimo tvarkos aprašą (pridedama).</w:t>
      </w:r>
    </w:p>
    <w:p w14:paraId="05E7CE05" w14:textId="77777777" w:rsidR="0059164C" w:rsidRDefault="009A1D08" w:rsidP="00FD5A38">
      <w:pPr>
        <w:ind w:firstLine="567"/>
        <w:rPr>
          <w:szCs w:val="24"/>
          <w:lang w:eastAsia="lt-LT"/>
        </w:rPr>
      </w:pPr>
      <w:r>
        <w:rPr>
          <w:szCs w:val="24"/>
          <w:lang w:eastAsia="lt-LT"/>
        </w:rPr>
        <w:t xml:space="preserve">          Tarybos narys </w:t>
      </w:r>
      <w:r w:rsidR="0059164C">
        <w:rPr>
          <w:szCs w:val="24"/>
          <w:lang w:eastAsia="lt-LT"/>
        </w:rPr>
        <w:t>Vytautas Blažaitis</w:t>
      </w:r>
      <w:r>
        <w:rPr>
          <w:szCs w:val="24"/>
          <w:lang w:eastAsia="lt-LT"/>
        </w:rPr>
        <w:t xml:space="preserve">: </w:t>
      </w:r>
      <w:r w:rsidR="0059164C">
        <w:rPr>
          <w:szCs w:val="24"/>
          <w:lang w:eastAsia="lt-LT"/>
        </w:rPr>
        <w:t xml:space="preserve">Sveikatos ir socialinės paramos komiteto posėdyje diskutavome dėl V skyriaus 23 punkto, kuriame rašoma, kad premijas skiria Savivaldybės meras savo potvarkiu. Komitete siūlyta, kad mero potvarkį dėl premijų, pašalpų ir pan. skyrimo svarsto Taryba. Balsuojant balsai pasidalijo lygiai, bet sprendimą lėmė posėdžio pirmininko balsas. </w:t>
      </w:r>
    </w:p>
    <w:p w14:paraId="0995A4CB" w14:textId="77777777" w:rsidR="0059164C" w:rsidRDefault="0059164C" w:rsidP="00FD5A38">
      <w:pPr>
        <w:ind w:firstLine="567"/>
        <w:rPr>
          <w:szCs w:val="24"/>
          <w:lang w:eastAsia="lt-LT"/>
        </w:rPr>
      </w:pPr>
      <w:r>
        <w:rPr>
          <w:szCs w:val="24"/>
          <w:lang w:eastAsia="lt-LT"/>
        </w:rPr>
        <w:t xml:space="preserve">          Savivaldybės meras Antanas Černeckis: taip, posėdyje šis klausimas buvo iškeltas. Atkreipiu dėmesį, kad premija vyriausiajam gydytojui ar įstaigos vadovui niekada nebuvo skirta. Pagal įstatymą, meras turi tokią teisę, bet, jeigu Taryba mano kitaip, tada negali. Išeitų, kad vienam žmogui premiją skirs Taryba, o kitiems įstaigų vadovams –  meras. Nematau jokios problemos, tiesiog tai yra principinis reikalas. Prašau pasisakyti ir nuspręsti, ką darome.  </w:t>
      </w:r>
    </w:p>
    <w:p w14:paraId="3579352F" w14:textId="0986392A" w:rsidR="00FD5A38" w:rsidRDefault="0059164C" w:rsidP="00FD5A38">
      <w:pPr>
        <w:ind w:firstLine="567"/>
        <w:rPr>
          <w:szCs w:val="24"/>
          <w:lang w:eastAsia="lt-LT"/>
        </w:rPr>
      </w:pPr>
      <w:r>
        <w:rPr>
          <w:szCs w:val="24"/>
          <w:lang w:eastAsia="lt-LT"/>
        </w:rPr>
        <w:lastRenderedPageBreak/>
        <w:t xml:space="preserve">          Tarybos narys Juozas Barsteiga</w:t>
      </w:r>
      <w:r w:rsidR="0041512D">
        <w:rPr>
          <w:szCs w:val="24"/>
          <w:lang w:eastAsia="lt-LT"/>
        </w:rPr>
        <w:t xml:space="preserve"> juokavo</w:t>
      </w:r>
      <w:r>
        <w:rPr>
          <w:szCs w:val="24"/>
          <w:lang w:eastAsia="lt-LT"/>
        </w:rPr>
        <w:t xml:space="preserve">: premijuojami vadovai. </w:t>
      </w:r>
      <w:r w:rsidR="0041512D">
        <w:rPr>
          <w:szCs w:val="24"/>
          <w:lang w:eastAsia="lt-LT"/>
        </w:rPr>
        <w:t xml:space="preserve">Girdėjome, kad visi darbuotojai dirba gerai, bet premijų negauna. Suinteresuoti tuo turėtų būti vadovai. Jeigu meras neskiria, vadinasi, skiria Taryba. </w:t>
      </w:r>
      <w:r w:rsidR="009A1D08">
        <w:rPr>
          <w:szCs w:val="24"/>
          <w:lang w:eastAsia="lt-LT"/>
        </w:rPr>
        <w:t>kas inicijavo, kad šis aprašas būtų tvirtinamas?</w:t>
      </w:r>
    </w:p>
    <w:p w14:paraId="5C931416" w14:textId="77777777" w:rsidR="0041512D" w:rsidRDefault="009A1D08" w:rsidP="00FD5A38">
      <w:pPr>
        <w:ind w:firstLine="567"/>
        <w:rPr>
          <w:szCs w:val="24"/>
          <w:lang w:eastAsia="lt-LT"/>
        </w:rPr>
      </w:pPr>
      <w:r>
        <w:rPr>
          <w:szCs w:val="24"/>
          <w:lang w:eastAsia="lt-LT"/>
        </w:rPr>
        <w:t xml:space="preserve">          </w:t>
      </w:r>
      <w:r w:rsidR="0041512D">
        <w:rPr>
          <w:szCs w:val="24"/>
          <w:lang w:eastAsia="lt-LT"/>
        </w:rPr>
        <w:t>Savivaldybės mero pavaduotojas Jonas Eugenijus Bačinskas atkreipė dėmesį, kad kiekvienas vadovas turi darbo įrankius. Vienas jų – premijos, priedai, pašalpos ir pan. Yra dar papeikimai, griežti papeikimai, šalinimai ir t. t. Šiuo atveju norima iš mero atimti darbo įrankį. Kiek jų dar bus atimama?</w:t>
      </w:r>
    </w:p>
    <w:p w14:paraId="34B51A90" w14:textId="77777777" w:rsidR="0041512D" w:rsidRDefault="0041512D" w:rsidP="00FD5A38">
      <w:pPr>
        <w:ind w:firstLine="567"/>
        <w:rPr>
          <w:szCs w:val="24"/>
          <w:lang w:eastAsia="lt-LT"/>
        </w:rPr>
      </w:pPr>
      <w:r>
        <w:rPr>
          <w:szCs w:val="24"/>
          <w:lang w:eastAsia="lt-LT"/>
        </w:rPr>
        <w:t xml:space="preserve">           Tarybos narys Viktoras Krajinas: ką mes atimame, jeigu premijos neskiriamos?</w:t>
      </w:r>
    </w:p>
    <w:p w14:paraId="03C066D0" w14:textId="77777777" w:rsidR="0041512D" w:rsidRDefault="0041512D" w:rsidP="00FD5A38">
      <w:pPr>
        <w:ind w:firstLine="567"/>
        <w:rPr>
          <w:szCs w:val="24"/>
          <w:lang w:eastAsia="lt-LT"/>
        </w:rPr>
      </w:pPr>
      <w:r>
        <w:rPr>
          <w:szCs w:val="24"/>
          <w:lang w:eastAsia="lt-LT"/>
        </w:rPr>
        <w:t xml:space="preserve">            </w:t>
      </w:r>
      <w:r w:rsidR="009A1D08">
        <w:rPr>
          <w:szCs w:val="24"/>
          <w:lang w:eastAsia="lt-LT"/>
        </w:rPr>
        <w:t>Dokumentų valdymo ir teisės skyriaus vyr. specialistė (teisininkė) Ieva Varpiotienė</w:t>
      </w:r>
      <w:r>
        <w:rPr>
          <w:szCs w:val="24"/>
          <w:lang w:eastAsia="lt-LT"/>
        </w:rPr>
        <w:t xml:space="preserve"> pacitavo LR vietos savivaldos įstatymo 20 straipsnio 2 dalies 17 punktą. Premijos yra viena sudėtinių darbo santykių dalių. </w:t>
      </w:r>
    </w:p>
    <w:p w14:paraId="21DC21C5" w14:textId="53F7C25F" w:rsidR="009D06D1" w:rsidRDefault="0041512D" w:rsidP="0041512D">
      <w:pPr>
        <w:ind w:firstLine="567"/>
        <w:rPr>
          <w:szCs w:val="24"/>
          <w:lang w:eastAsia="lt-LT"/>
        </w:rPr>
      </w:pPr>
      <w:r>
        <w:rPr>
          <w:szCs w:val="24"/>
          <w:lang w:eastAsia="lt-LT"/>
        </w:rPr>
        <w:t xml:space="preserve">            Tarybos narys Alfredas Mockus atkreipė dėmesį, kad iš mero niekas neatimama, tiesiog kai kuriuos dalykus viešinti. </w:t>
      </w:r>
    </w:p>
    <w:p w14:paraId="6C720C3A" w14:textId="23AF53A3" w:rsidR="003A0533" w:rsidRPr="00D17458" w:rsidRDefault="009D06D1" w:rsidP="009D06D1">
      <w:pPr>
        <w:ind w:firstLine="567"/>
      </w:pPr>
      <w:r>
        <w:rPr>
          <w:szCs w:val="24"/>
          <w:lang w:eastAsia="lt-LT"/>
        </w:rPr>
        <w:t xml:space="preserve">   </w:t>
      </w:r>
      <w:r w:rsidR="001D5352">
        <w:rPr>
          <w:szCs w:val="24"/>
        </w:rPr>
        <w:t xml:space="preserve">        </w:t>
      </w:r>
      <w:bookmarkEnd w:id="8"/>
      <w:r w:rsidR="00D43B05" w:rsidRPr="00D17458">
        <w:t>Balsuota už pateiktą sprendimo projektą –</w:t>
      </w:r>
      <w:r w:rsidR="00D840FD">
        <w:t xml:space="preserve"> 1</w:t>
      </w:r>
      <w:r w:rsidR="0041512D">
        <w:t>0</w:t>
      </w:r>
      <w:r w:rsidR="003A0533">
        <w:t xml:space="preserve"> už</w:t>
      </w:r>
      <w:r>
        <w:t xml:space="preserve">, </w:t>
      </w:r>
      <w:r w:rsidR="00305CBF">
        <w:t xml:space="preserve">4 susilaikė (Vytautas Blažaitis, Viktoras Krajinas, Algimantas Mickus, Augustas Šlimas), </w:t>
      </w:r>
      <w:r>
        <w:t>1 prieš (</w:t>
      </w:r>
      <w:r w:rsidR="00305CBF">
        <w:t>Alfredas Mockus</w:t>
      </w:r>
      <w:r>
        <w:t>)</w:t>
      </w:r>
      <w:r w:rsidR="003A0533" w:rsidRPr="007D4DE3">
        <w:t>.</w:t>
      </w:r>
    </w:p>
    <w:p w14:paraId="6E4C0D32" w14:textId="3A143F10" w:rsidR="00D43B05" w:rsidRPr="00D17458" w:rsidRDefault="008C29AD" w:rsidP="003A0533">
      <w:pPr>
        <w:rPr>
          <w:szCs w:val="24"/>
        </w:rPr>
      </w:pPr>
      <w:r w:rsidRPr="00D17458">
        <w:rPr>
          <w:szCs w:val="24"/>
        </w:rPr>
        <w:t xml:space="preserve"> </w:t>
      </w:r>
      <w:r w:rsidR="00BF468F" w:rsidRPr="00D17458">
        <w:rPr>
          <w:szCs w:val="24"/>
        </w:rPr>
        <w:t xml:space="preserve"> </w:t>
      </w:r>
      <w:r w:rsidR="007B2E23">
        <w:rPr>
          <w:szCs w:val="24"/>
        </w:rPr>
        <w:t xml:space="preserve">   </w:t>
      </w:r>
      <w:r w:rsidR="00DE359F">
        <w:rPr>
          <w:szCs w:val="24"/>
        </w:rPr>
        <w:t xml:space="preserve"> </w:t>
      </w:r>
      <w:r w:rsidR="007E50DB">
        <w:rPr>
          <w:szCs w:val="24"/>
        </w:rPr>
        <w:t xml:space="preserve"> </w:t>
      </w:r>
      <w:r w:rsidR="007B2E23">
        <w:rPr>
          <w:szCs w:val="24"/>
        </w:rPr>
        <w:t xml:space="preserve"> </w:t>
      </w:r>
      <w:r w:rsidR="00D43B05" w:rsidRPr="00D17458">
        <w:rPr>
          <w:szCs w:val="24"/>
        </w:rPr>
        <w:t>NUSPRĘSTA. Priimti sprendimą (pridedama).</w:t>
      </w:r>
    </w:p>
    <w:p w14:paraId="76A32861" w14:textId="77777777" w:rsidR="00EC1D45" w:rsidRPr="00D17458" w:rsidRDefault="00EC1D45" w:rsidP="00EC1D45">
      <w:pPr>
        <w:ind w:firstLine="0"/>
        <w:rPr>
          <w:color w:val="000000"/>
          <w:szCs w:val="24"/>
        </w:rPr>
      </w:pPr>
    </w:p>
    <w:p w14:paraId="6C50FCC2" w14:textId="4DDD6CCF" w:rsidR="00DB6AE5" w:rsidRDefault="00863BDB" w:rsidP="00930788">
      <w:pPr>
        <w:pStyle w:val="Sraopastraipa"/>
        <w:numPr>
          <w:ilvl w:val="0"/>
          <w:numId w:val="5"/>
        </w:numPr>
        <w:ind w:left="0" w:firstLine="1134"/>
        <w:contextualSpacing/>
      </w:pPr>
      <w:r>
        <w:t xml:space="preserve">SVARSTYTA. </w:t>
      </w:r>
      <w:r w:rsidR="0041512D">
        <w:t>M</w:t>
      </w:r>
      <w:r w:rsidR="0041512D">
        <w:t>ėnesinio darbo užmokesčio kintamosios dalies dydžio nustatym</w:t>
      </w:r>
      <w:r w:rsidR="0041512D">
        <w:t>as</w:t>
      </w:r>
      <w:r w:rsidR="0041512D">
        <w:t xml:space="preserve"> VšĮ Rietavo pirminės sveikatos priežiūros centro vadovui</w:t>
      </w:r>
      <w:r w:rsidR="00930788">
        <w:t>.</w:t>
      </w:r>
    </w:p>
    <w:p w14:paraId="0311EEA0" w14:textId="29BC1150" w:rsidR="00305CBF" w:rsidRDefault="00305CBF" w:rsidP="00305CBF">
      <w:pPr>
        <w:pStyle w:val="Pagrindinistekstas"/>
        <w:tabs>
          <w:tab w:val="left" w:pos="1134"/>
        </w:tabs>
        <w:ind w:right="-42"/>
        <w:jc w:val="both"/>
        <w:rPr>
          <w:b w:val="0"/>
          <w:sz w:val="24"/>
          <w:szCs w:val="24"/>
        </w:rPr>
      </w:pPr>
      <w:r>
        <w:rPr>
          <w:szCs w:val="24"/>
        </w:rPr>
        <w:t xml:space="preserve">                </w:t>
      </w:r>
      <w:r w:rsidRPr="00305CBF">
        <w:rPr>
          <w:b w:val="0"/>
          <w:bCs/>
          <w:sz w:val="24"/>
          <w:szCs w:val="24"/>
        </w:rPr>
        <w:t>Sveikatos ir socialinės paramos komiteto pirmininkas Saulius Jonušas</w:t>
      </w:r>
      <w:r w:rsidRPr="00305CBF">
        <w:rPr>
          <w:b w:val="0"/>
          <w:bCs/>
          <w:sz w:val="24"/>
          <w:szCs w:val="24"/>
        </w:rPr>
        <w:t xml:space="preserve"> </w:t>
      </w:r>
      <w:r w:rsidR="00172DDD" w:rsidRPr="00305CBF">
        <w:rPr>
          <w:b w:val="0"/>
          <w:bCs/>
          <w:sz w:val="24"/>
          <w:szCs w:val="24"/>
        </w:rPr>
        <w:t xml:space="preserve">teikė sprendimo projektą </w:t>
      </w:r>
      <w:r w:rsidR="00172DDD">
        <w:t xml:space="preserve">– </w:t>
      </w:r>
      <w:r w:rsidRPr="00305CBF">
        <w:rPr>
          <w:b w:val="0"/>
          <w:bCs/>
          <w:sz w:val="24"/>
          <w:szCs w:val="24"/>
        </w:rPr>
        <w:t>n</w:t>
      </w:r>
      <w:r>
        <w:rPr>
          <w:b w:val="0"/>
          <w:sz w:val="24"/>
          <w:szCs w:val="24"/>
        </w:rPr>
        <w:t xml:space="preserve">ustatyti nuo 2022 m. gruodžio 12 d. iki </w:t>
      </w:r>
      <w:r w:rsidRPr="00883CDC">
        <w:rPr>
          <w:b w:val="0"/>
          <w:sz w:val="24"/>
          <w:szCs w:val="24"/>
        </w:rPr>
        <w:t xml:space="preserve">2023 m. balandžio 30 d. </w:t>
      </w:r>
      <w:r>
        <w:rPr>
          <w:b w:val="0"/>
          <w:sz w:val="24"/>
          <w:szCs w:val="24"/>
        </w:rPr>
        <w:t xml:space="preserve">VšĮ Rietavo pirminės sveikatos priežiūros centro vadovui mėnesinio darbo užmokesčio kintamosios dalies dydį </w:t>
      </w:r>
      <w:r w:rsidRPr="00B601E1">
        <w:rPr>
          <w:b w:val="0"/>
          <w:sz w:val="24"/>
          <w:szCs w:val="24"/>
        </w:rPr>
        <w:t>–</w:t>
      </w:r>
      <w:r>
        <w:rPr>
          <w:b w:val="0"/>
          <w:sz w:val="24"/>
          <w:szCs w:val="24"/>
        </w:rPr>
        <w:t xml:space="preserve"> 15  procentų nuo mėnesinio darbo užmokesčio pastoviosios dalies dydžio. </w:t>
      </w:r>
    </w:p>
    <w:p w14:paraId="61FC124A" w14:textId="0B9D92BC" w:rsidR="00305CBF" w:rsidRDefault="00305CBF" w:rsidP="00305CBF">
      <w:pPr>
        <w:pStyle w:val="Pagrindinistekstas"/>
        <w:tabs>
          <w:tab w:val="left" w:pos="1134"/>
        </w:tabs>
        <w:ind w:right="-42"/>
        <w:jc w:val="both"/>
        <w:rPr>
          <w:b w:val="0"/>
          <w:sz w:val="24"/>
          <w:szCs w:val="24"/>
        </w:rPr>
      </w:pPr>
      <w:r>
        <w:rPr>
          <w:b w:val="0"/>
          <w:sz w:val="24"/>
          <w:szCs w:val="24"/>
        </w:rPr>
        <w:t xml:space="preserve">                  </w:t>
      </w:r>
      <w:r>
        <w:rPr>
          <w:b w:val="0"/>
          <w:sz w:val="24"/>
          <w:szCs w:val="24"/>
        </w:rPr>
        <w:t>Pripažinti netekusiu galios 2022 m. balandžio 28 d. Rietavo savivaldybės tarybos sprendimą Nr. T1-56 „Dėl mėnesinio darbo užmokesčio kintamosios dalies dydžio nustatymo viešosios įstaigos Rietavo pirminės sveikatos priežiūros centro vyriausiajai gydytojai Birutei Kerpienei“.</w:t>
      </w:r>
    </w:p>
    <w:p w14:paraId="3712EDAB" w14:textId="039080BF" w:rsidR="00305CBF" w:rsidRDefault="00305CBF" w:rsidP="00305CBF">
      <w:pPr>
        <w:pStyle w:val="Pagrindinistekstas"/>
        <w:tabs>
          <w:tab w:val="left" w:pos="1134"/>
        </w:tabs>
        <w:ind w:right="-42"/>
        <w:jc w:val="both"/>
        <w:rPr>
          <w:b w:val="0"/>
          <w:sz w:val="24"/>
          <w:szCs w:val="24"/>
        </w:rPr>
      </w:pPr>
      <w:r>
        <w:rPr>
          <w:b w:val="0"/>
          <w:sz w:val="24"/>
          <w:szCs w:val="24"/>
        </w:rPr>
        <w:t xml:space="preserve">                    Tarybos narys Alfredas Mockus: įstatymas numato, kad kintamąją dalį nustato Taryba. Apsispręskime, ar viską nustato meras, ar Taryba.</w:t>
      </w:r>
    </w:p>
    <w:p w14:paraId="59A7C2AD" w14:textId="38643C43" w:rsidR="00305CBF" w:rsidRPr="00305CBF" w:rsidRDefault="00305CBF" w:rsidP="00305CBF">
      <w:pPr>
        <w:pStyle w:val="Pagrindinistekstas"/>
        <w:tabs>
          <w:tab w:val="left" w:pos="1134"/>
        </w:tabs>
        <w:ind w:right="-42"/>
        <w:jc w:val="both"/>
        <w:rPr>
          <w:b w:val="0"/>
          <w:bCs/>
          <w:sz w:val="24"/>
          <w:szCs w:val="24"/>
        </w:rPr>
      </w:pPr>
      <w:r>
        <w:rPr>
          <w:b w:val="0"/>
          <w:sz w:val="24"/>
          <w:szCs w:val="24"/>
        </w:rPr>
        <w:t xml:space="preserve">                    </w:t>
      </w:r>
      <w:r w:rsidRPr="00305CBF">
        <w:rPr>
          <w:b w:val="0"/>
          <w:bCs/>
          <w:sz w:val="24"/>
          <w:szCs w:val="24"/>
          <w:lang w:eastAsia="lt-LT"/>
        </w:rPr>
        <w:t>Dokumentų valdymo ir teisės skyriaus vyr. specialistė (teisininkė) Ieva Varpiotienė</w:t>
      </w:r>
      <w:r>
        <w:rPr>
          <w:b w:val="0"/>
          <w:bCs/>
          <w:sz w:val="24"/>
          <w:szCs w:val="24"/>
          <w:lang w:eastAsia="lt-LT"/>
        </w:rPr>
        <w:t xml:space="preserve">: kintamąją dalį sveikatos priežiūros įstaigos vadovui LR sveikatos apsaugos ministro įsakymu nustato Taryba. </w:t>
      </w:r>
    </w:p>
    <w:p w14:paraId="5992CC34" w14:textId="1E569A7F" w:rsidR="003A0533" w:rsidRPr="00DC3140" w:rsidRDefault="00670103" w:rsidP="00305CBF">
      <w:pPr>
        <w:ind w:right="-141"/>
        <w:rPr>
          <w:b/>
          <w:bCs/>
          <w:szCs w:val="24"/>
        </w:rPr>
      </w:pPr>
      <w:r>
        <w:t xml:space="preserve">      </w:t>
      </w:r>
      <w:r w:rsidR="009D06D1">
        <w:t xml:space="preserve"> </w:t>
      </w:r>
      <w:r>
        <w:t xml:space="preserve"> </w:t>
      </w:r>
      <w:r w:rsidR="00DB6AE5" w:rsidRPr="00DC3140">
        <w:rPr>
          <w:bCs/>
          <w:szCs w:val="24"/>
        </w:rPr>
        <w:t>Balsuota už pateiktą sprendimo projektą – 1</w:t>
      </w:r>
      <w:r w:rsidR="009B6A42" w:rsidRPr="00DC3140">
        <w:rPr>
          <w:bCs/>
          <w:szCs w:val="24"/>
        </w:rPr>
        <w:t>5</w:t>
      </w:r>
      <w:r w:rsidR="00DB6AE5" w:rsidRPr="00DC3140">
        <w:rPr>
          <w:bCs/>
          <w:szCs w:val="24"/>
        </w:rPr>
        <w:t xml:space="preserve"> už.</w:t>
      </w:r>
    </w:p>
    <w:p w14:paraId="6FB0C632" w14:textId="545F78EB" w:rsidR="00863BDB" w:rsidRPr="00F005D4" w:rsidRDefault="00342366" w:rsidP="003A0533">
      <w:pPr>
        <w:pStyle w:val="Sraopastraipa"/>
        <w:tabs>
          <w:tab w:val="left" w:pos="1134"/>
        </w:tabs>
        <w:ind w:left="0"/>
        <w:contextualSpacing/>
      </w:pPr>
      <w:r>
        <w:t xml:space="preserve"> </w:t>
      </w:r>
      <w:r w:rsidR="00863BDB" w:rsidRPr="00F005D4">
        <w:t xml:space="preserve">   </w:t>
      </w:r>
      <w:r w:rsidR="00BF468F" w:rsidRPr="00F005D4">
        <w:t xml:space="preserve">  </w:t>
      </w:r>
      <w:r w:rsidR="003A0533">
        <w:t xml:space="preserve">        </w:t>
      </w:r>
      <w:r w:rsidR="006B13C6">
        <w:t xml:space="preserve"> </w:t>
      </w:r>
      <w:r w:rsidR="007B2E23">
        <w:t xml:space="preserve"> </w:t>
      </w:r>
      <w:r w:rsidR="009D06D1">
        <w:t xml:space="preserve"> </w:t>
      </w:r>
      <w:r w:rsidR="007B2E23">
        <w:t xml:space="preserve">  </w:t>
      </w:r>
      <w:r w:rsidR="005D13B5">
        <w:t xml:space="preserve"> </w:t>
      </w:r>
      <w:r w:rsidR="00863BDB" w:rsidRPr="00F005D4">
        <w:t>NUSPRĘSTA. Priimti sprendimą (pridedama).</w:t>
      </w:r>
    </w:p>
    <w:p w14:paraId="6BB06E2A" w14:textId="77777777" w:rsidR="007B41F7" w:rsidRDefault="007B41F7" w:rsidP="00863BDB">
      <w:pPr>
        <w:pStyle w:val="Sraopastraipa"/>
        <w:tabs>
          <w:tab w:val="left" w:pos="1134"/>
        </w:tabs>
        <w:ind w:left="0"/>
        <w:contextualSpacing/>
      </w:pPr>
    </w:p>
    <w:p w14:paraId="6A7F20CA" w14:textId="0667DF8B" w:rsidR="00047334" w:rsidRPr="00047334" w:rsidRDefault="00192087" w:rsidP="00047334">
      <w:pPr>
        <w:pStyle w:val="Sraopastraipa"/>
        <w:ind w:left="0"/>
        <w:contextualSpacing/>
        <w:rPr>
          <w:i/>
        </w:rPr>
      </w:pPr>
      <w:r>
        <w:t xml:space="preserve">                </w:t>
      </w:r>
      <w:r w:rsidR="007B2E23">
        <w:t xml:space="preserve">   </w:t>
      </w:r>
      <w:r w:rsidR="004979B6">
        <w:t>7.</w:t>
      </w:r>
      <w:r w:rsidR="00574FD3">
        <w:t xml:space="preserve"> </w:t>
      </w:r>
      <w:r w:rsidR="00505657">
        <w:t xml:space="preserve">SVARSTYTA. </w:t>
      </w:r>
      <w:r w:rsidR="00305CBF">
        <w:t>VšĮ Rietavo pirminės sveikatos priežiūros centro valdymo struktūros patvirtinim</w:t>
      </w:r>
      <w:r w:rsidR="00DC3140">
        <w:t>as</w:t>
      </w:r>
      <w:r w:rsidR="000739F3">
        <w:rPr>
          <w:iCs/>
        </w:rPr>
        <w:t>.</w:t>
      </w:r>
    </w:p>
    <w:p w14:paraId="20547BA3" w14:textId="48E01856" w:rsidR="00305CBF" w:rsidRDefault="00722458" w:rsidP="00305CBF">
      <w:pPr>
        <w:ind w:firstLine="567"/>
        <w:rPr>
          <w:color w:val="000000"/>
          <w:szCs w:val="24"/>
          <w:lang w:eastAsia="lt-LT"/>
        </w:rPr>
      </w:pPr>
      <w:r>
        <w:t xml:space="preserve">          </w:t>
      </w:r>
      <w:r w:rsidR="00305CBF" w:rsidRPr="00305CBF">
        <w:rPr>
          <w:szCs w:val="24"/>
        </w:rPr>
        <w:t>Sveikatos ir socialinės paramos komiteto pirmininkas Saulius Jonušas</w:t>
      </w:r>
      <w:r w:rsidR="00305CBF" w:rsidRPr="00305CBF">
        <w:rPr>
          <w:b/>
          <w:bCs/>
          <w:szCs w:val="24"/>
        </w:rPr>
        <w:t xml:space="preserve"> </w:t>
      </w:r>
      <w:r w:rsidR="00342366" w:rsidRPr="0067115A">
        <w:t xml:space="preserve">teikė sprendimo projektą </w:t>
      </w:r>
      <w:r w:rsidR="00342366" w:rsidRPr="007C528B">
        <w:rPr>
          <w:b/>
        </w:rPr>
        <w:t xml:space="preserve">– </w:t>
      </w:r>
      <w:r w:rsidRPr="00722458">
        <w:rPr>
          <w:bCs/>
        </w:rPr>
        <w:t>p</w:t>
      </w:r>
      <w:r w:rsidRPr="00E630C0">
        <w:t xml:space="preserve">atvirtinti </w:t>
      </w:r>
      <w:r w:rsidR="00305CBF">
        <w:rPr>
          <w:color w:val="000000"/>
          <w:szCs w:val="24"/>
          <w:lang w:eastAsia="lt-LT"/>
        </w:rPr>
        <w:t>VšĮ</w:t>
      </w:r>
      <w:r w:rsidR="00305CBF" w:rsidRPr="00830A86">
        <w:rPr>
          <w:color w:val="000000"/>
          <w:szCs w:val="24"/>
          <w:lang w:eastAsia="lt-LT"/>
        </w:rPr>
        <w:t xml:space="preserve"> Rietavo pirminės sveikatos priežiūros centro valdymo struktūrą (pridedama).</w:t>
      </w:r>
    </w:p>
    <w:p w14:paraId="5812681E" w14:textId="2FA89F80" w:rsidR="00305CBF" w:rsidRDefault="00305CBF" w:rsidP="00305CBF">
      <w:pPr>
        <w:ind w:firstLine="567"/>
        <w:rPr>
          <w:color w:val="000000"/>
          <w:szCs w:val="24"/>
          <w:lang w:eastAsia="lt-LT"/>
        </w:rPr>
      </w:pPr>
      <w:r>
        <w:rPr>
          <w:color w:val="000000"/>
          <w:szCs w:val="24"/>
          <w:lang w:eastAsia="lt-LT"/>
        </w:rPr>
        <w:t xml:space="preserve">         Tarybos narys Viktoras Krajinas: noriu pasitiks</w:t>
      </w:r>
      <w:r w:rsidR="00FB1144">
        <w:rPr>
          <w:color w:val="000000"/>
          <w:szCs w:val="24"/>
          <w:lang w:eastAsia="lt-LT"/>
        </w:rPr>
        <w:t>l</w:t>
      </w:r>
      <w:r>
        <w:rPr>
          <w:color w:val="000000"/>
          <w:szCs w:val="24"/>
          <w:lang w:eastAsia="lt-LT"/>
        </w:rPr>
        <w:t>inti, medicinos punktas Daugėduose? Kitų juk neturime.</w:t>
      </w:r>
    </w:p>
    <w:p w14:paraId="7D745871" w14:textId="17A4F615" w:rsidR="00305CBF" w:rsidRPr="0091291A" w:rsidRDefault="00305CBF" w:rsidP="00305CBF">
      <w:pPr>
        <w:ind w:firstLine="567"/>
        <w:rPr>
          <w:color w:val="000000"/>
          <w:szCs w:val="24"/>
          <w:lang w:eastAsia="lt-LT"/>
        </w:rPr>
      </w:pPr>
      <w:r>
        <w:rPr>
          <w:color w:val="000000"/>
          <w:szCs w:val="24"/>
          <w:lang w:eastAsia="lt-LT"/>
        </w:rPr>
        <w:t xml:space="preserve">         Savivaldybės meras Antanas Černeckis: </w:t>
      </w:r>
      <w:r w:rsidR="00FB1144">
        <w:rPr>
          <w:color w:val="000000"/>
          <w:szCs w:val="24"/>
          <w:lang w:eastAsia="lt-LT"/>
        </w:rPr>
        <w:t>taip.</w:t>
      </w:r>
    </w:p>
    <w:p w14:paraId="20F913A4" w14:textId="380753D1" w:rsidR="00342366" w:rsidRPr="0048099C" w:rsidRDefault="009D76DF" w:rsidP="00305CBF">
      <w:pPr>
        <w:ind w:firstLine="0"/>
      </w:pPr>
      <w:r>
        <w:t xml:space="preserve">       </w:t>
      </w:r>
      <w:r w:rsidR="009D06D1">
        <w:t xml:space="preserve"> </w:t>
      </w:r>
      <w:r w:rsidR="00722458">
        <w:t xml:space="preserve">  </w:t>
      </w:r>
      <w:r w:rsidR="00305CBF">
        <w:t xml:space="preserve">         </w:t>
      </w:r>
      <w:r w:rsidR="00342366" w:rsidRPr="0048099C">
        <w:t xml:space="preserve">Balsuota už pateiktą sprendimo projektą – </w:t>
      </w:r>
      <w:r w:rsidR="003A0533" w:rsidRPr="0048099C">
        <w:t>1</w:t>
      </w:r>
      <w:r w:rsidR="00E77D52">
        <w:t>5</w:t>
      </w:r>
      <w:r w:rsidR="003A0533" w:rsidRPr="0048099C">
        <w:t xml:space="preserve"> už</w:t>
      </w:r>
      <w:r w:rsidR="00342366" w:rsidRPr="0048099C">
        <w:t>.</w:t>
      </w:r>
    </w:p>
    <w:p w14:paraId="0E733699" w14:textId="77777777" w:rsidR="00342366" w:rsidRPr="00F005D4" w:rsidRDefault="00342366" w:rsidP="00342366">
      <w:pPr>
        <w:pStyle w:val="Pagrindiniotekstotrauka2"/>
        <w:tabs>
          <w:tab w:val="left" w:pos="1276"/>
          <w:tab w:val="center" w:pos="1418"/>
        </w:tabs>
        <w:ind w:firstLine="540"/>
      </w:pPr>
      <w:r>
        <w:t xml:space="preserve"> </w:t>
      </w:r>
      <w:r w:rsidRPr="00F005D4">
        <w:t xml:space="preserve"> </w:t>
      </w:r>
      <w:r w:rsidR="00877AC5">
        <w:t xml:space="preserve"> </w:t>
      </w:r>
      <w:r w:rsidR="00BF1EC0">
        <w:t xml:space="preserve">  </w:t>
      </w:r>
      <w:r w:rsidRPr="00F005D4">
        <w:t xml:space="preserve"> </w:t>
      </w:r>
      <w:r w:rsidR="00877AC5">
        <w:t xml:space="preserve"> </w:t>
      </w:r>
      <w:r w:rsidR="007B2E23">
        <w:t xml:space="preserve">  </w:t>
      </w:r>
      <w:r>
        <w:t xml:space="preserve"> </w:t>
      </w:r>
      <w:r w:rsidRPr="00F005D4">
        <w:t>NUSPRĘSTA. Priimti sprendimą (pridedama).</w:t>
      </w:r>
    </w:p>
    <w:p w14:paraId="75025203" w14:textId="77777777" w:rsidR="00342366" w:rsidRDefault="00342366" w:rsidP="00CB7779">
      <w:pPr>
        <w:tabs>
          <w:tab w:val="left" w:pos="1418"/>
        </w:tabs>
        <w:ind w:firstLine="1134"/>
      </w:pPr>
    </w:p>
    <w:p w14:paraId="49F7149A" w14:textId="730C5404" w:rsidR="00930788" w:rsidRPr="00930788" w:rsidRDefault="00B95B20" w:rsidP="00930788">
      <w:pPr>
        <w:pStyle w:val="Sraopastraipa"/>
        <w:numPr>
          <w:ilvl w:val="0"/>
          <w:numId w:val="6"/>
        </w:numPr>
        <w:tabs>
          <w:tab w:val="left" w:pos="1276"/>
        </w:tabs>
        <w:ind w:left="0" w:firstLine="1134"/>
        <w:contextualSpacing/>
      </w:pPr>
      <w:r>
        <w:t xml:space="preserve">SVARSTYTA. </w:t>
      </w:r>
      <w:r w:rsidR="00305CBF">
        <w:t>Rietavo savivaldybės sveikatos priežiūros viešųjų įstaigų, kurių savininkė yra Savivaldybė, vadovų konkursų organizavimo nuostatų patvirtinim</w:t>
      </w:r>
      <w:r w:rsidR="00670103">
        <w:t>a</w:t>
      </w:r>
      <w:r w:rsidR="00DC3140">
        <w:t>s</w:t>
      </w:r>
      <w:r>
        <w:rPr>
          <w:iCs/>
        </w:rPr>
        <w:t>.</w:t>
      </w:r>
    </w:p>
    <w:p w14:paraId="0E24B1D8" w14:textId="386A4C66" w:rsidR="00305CBF" w:rsidRDefault="005B0B24" w:rsidP="00305CBF">
      <w:pPr>
        <w:ind w:firstLine="567"/>
        <w:rPr>
          <w:color w:val="000000"/>
          <w:szCs w:val="24"/>
        </w:rPr>
      </w:pPr>
      <w:r>
        <w:t xml:space="preserve">         </w:t>
      </w:r>
      <w:r w:rsidR="00305CBF">
        <w:t>Sveikatos ir socialinės paramos komiteto pirmininkas Saulius Jonušas</w:t>
      </w:r>
      <w:r w:rsidR="00305CBF" w:rsidRPr="00670103">
        <w:rPr>
          <w:bCs/>
          <w:iCs/>
          <w:szCs w:val="24"/>
        </w:rPr>
        <w:t xml:space="preserve"> </w:t>
      </w:r>
      <w:r w:rsidR="00B95B20" w:rsidRPr="00670103">
        <w:rPr>
          <w:bCs/>
          <w:iCs/>
          <w:szCs w:val="24"/>
        </w:rPr>
        <w:t>teikė sprendimo projektą</w:t>
      </w:r>
      <w:r w:rsidR="00B95B20" w:rsidRPr="00D72116">
        <w:rPr>
          <w:iCs/>
        </w:rPr>
        <w:t xml:space="preserve"> – </w:t>
      </w:r>
      <w:r>
        <w:rPr>
          <w:iCs/>
        </w:rPr>
        <w:t>p</w:t>
      </w:r>
      <w:r w:rsidRPr="00E630C0">
        <w:t xml:space="preserve">atvirtinti </w:t>
      </w:r>
      <w:r w:rsidR="00305CBF" w:rsidRPr="00F31512">
        <w:rPr>
          <w:szCs w:val="24"/>
          <w:lang w:eastAsia="lt-LT"/>
        </w:rPr>
        <w:t>Rietavo savivaldybės</w:t>
      </w:r>
      <w:r w:rsidR="00305CBF">
        <w:rPr>
          <w:szCs w:val="24"/>
          <w:lang w:eastAsia="lt-LT"/>
        </w:rPr>
        <w:t xml:space="preserve"> </w:t>
      </w:r>
      <w:r w:rsidR="00305CBF" w:rsidRPr="00F31512">
        <w:rPr>
          <w:szCs w:val="24"/>
          <w:lang w:eastAsia="lt-LT"/>
        </w:rPr>
        <w:t xml:space="preserve">sveikatos priežiūros viešųjų įstaigų, kurių </w:t>
      </w:r>
      <w:r w:rsidR="00305CBF">
        <w:rPr>
          <w:szCs w:val="24"/>
          <w:lang w:eastAsia="lt-LT"/>
        </w:rPr>
        <w:t>s</w:t>
      </w:r>
      <w:r w:rsidR="00305CBF" w:rsidRPr="00F31512">
        <w:rPr>
          <w:szCs w:val="24"/>
          <w:lang w:eastAsia="lt-LT"/>
        </w:rPr>
        <w:t xml:space="preserve">avininkė yra </w:t>
      </w:r>
      <w:r w:rsidR="00305CBF">
        <w:rPr>
          <w:szCs w:val="24"/>
          <w:lang w:eastAsia="lt-LT"/>
        </w:rPr>
        <w:t>s</w:t>
      </w:r>
      <w:r w:rsidR="00305CBF" w:rsidRPr="00F31512">
        <w:rPr>
          <w:szCs w:val="24"/>
          <w:lang w:eastAsia="lt-LT"/>
        </w:rPr>
        <w:t>avivaldybė, vadovų konkursų organizavimo nuostatus</w:t>
      </w:r>
      <w:r w:rsidR="00305CBF" w:rsidRPr="00F31512">
        <w:rPr>
          <w:szCs w:val="24"/>
        </w:rPr>
        <w:t xml:space="preserve"> (pridedama</w:t>
      </w:r>
      <w:r w:rsidR="00305CBF">
        <w:rPr>
          <w:color w:val="000000"/>
          <w:szCs w:val="24"/>
        </w:rPr>
        <w:t>).</w:t>
      </w:r>
    </w:p>
    <w:p w14:paraId="2F9337B0" w14:textId="084136CD" w:rsidR="00B95B20" w:rsidRPr="0048099C" w:rsidRDefault="00305CBF" w:rsidP="00305CBF">
      <w:pPr>
        <w:ind w:firstLine="0"/>
        <w:rPr>
          <w:szCs w:val="24"/>
        </w:rPr>
      </w:pPr>
      <w:r>
        <w:t xml:space="preserve">                  </w:t>
      </w:r>
      <w:r w:rsidR="00670103">
        <w:t xml:space="preserve"> </w:t>
      </w:r>
      <w:r w:rsidR="00B95B20" w:rsidRPr="0048099C">
        <w:rPr>
          <w:szCs w:val="24"/>
        </w:rPr>
        <w:t>Balsuota už pateiktą sprendimo projektą – 1</w:t>
      </w:r>
      <w:r w:rsidR="00A20E2D">
        <w:rPr>
          <w:szCs w:val="24"/>
        </w:rPr>
        <w:t>5</w:t>
      </w:r>
      <w:r w:rsidR="00B95B20" w:rsidRPr="0048099C">
        <w:rPr>
          <w:szCs w:val="24"/>
        </w:rPr>
        <w:t xml:space="preserve"> už.</w:t>
      </w:r>
    </w:p>
    <w:p w14:paraId="3DCC1BD3" w14:textId="0108E477" w:rsidR="00B95B20" w:rsidRPr="00F005D4" w:rsidRDefault="00B95B20" w:rsidP="00B95B20">
      <w:pPr>
        <w:pStyle w:val="Pagrindiniotekstotrauka2"/>
        <w:tabs>
          <w:tab w:val="left" w:pos="1276"/>
          <w:tab w:val="center" w:pos="1418"/>
        </w:tabs>
        <w:ind w:firstLine="540"/>
      </w:pPr>
      <w:r>
        <w:lastRenderedPageBreak/>
        <w:t xml:space="preserve"> </w:t>
      </w:r>
      <w:r w:rsidRPr="00F005D4">
        <w:t xml:space="preserve"> </w:t>
      </w:r>
      <w:r>
        <w:t xml:space="preserve">   </w:t>
      </w:r>
      <w:r w:rsidRPr="00F005D4">
        <w:t xml:space="preserve"> </w:t>
      </w:r>
      <w:r>
        <w:t xml:space="preserve">   </w:t>
      </w:r>
      <w:r w:rsidR="00670103">
        <w:t xml:space="preserve"> </w:t>
      </w:r>
      <w:r w:rsidRPr="00F005D4">
        <w:t>NUSPRĘSTA. Priimti sprendimą (pridedama).</w:t>
      </w:r>
    </w:p>
    <w:p w14:paraId="5A545307" w14:textId="77777777" w:rsidR="00B95B20" w:rsidRDefault="00B95B20" w:rsidP="00B95B20">
      <w:pPr>
        <w:pStyle w:val="Sraopastraipa"/>
        <w:tabs>
          <w:tab w:val="left" w:pos="1276"/>
        </w:tabs>
        <w:ind w:left="0" w:firstLine="993"/>
        <w:contextualSpacing/>
      </w:pPr>
    </w:p>
    <w:p w14:paraId="146811A2" w14:textId="3B7E7468" w:rsidR="005B0B24" w:rsidRPr="005B0B24" w:rsidRDefault="00863C73" w:rsidP="005B0B24">
      <w:pPr>
        <w:pStyle w:val="Sraopastraipa"/>
        <w:numPr>
          <w:ilvl w:val="0"/>
          <w:numId w:val="6"/>
        </w:numPr>
        <w:tabs>
          <w:tab w:val="left" w:pos="1134"/>
        </w:tabs>
        <w:ind w:left="0" w:firstLine="1134"/>
        <w:contextualSpacing/>
      </w:pPr>
      <w:r>
        <w:t xml:space="preserve"> </w:t>
      </w:r>
      <w:r w:rsidR="005B0B24">
        <w:t xml:space="preserve">SVARSTYTA. </w:t>
      </w:r>
      <w:r w:rsidR="00FB1144">
        <w:rPr>
          <w:iCs/>
        </w:rPr>
        <w:t>Rietavo savivaldybės vietinės reikšmės kelių ir gatvių sąrašo patvirtinim</w:t>
      </w:r>
      <w:r w:rsidR="005B0B24">
        <w:rPr>
          <w:iCs/>
        </w:rPr>
        <w:t>as.</w:t>
      </w:r>
    </w:p>
    <w:p w14:paraId="62EF972D" w14:textId="1598F9BB" w:rsidR="00FB1144" w:rsidRPr="007F79A5" w:rsidRDefault="005B0B24" w:rsidP="00FB1144">
      <w:pPr>
        <w:rPr>
          <w:szCs w:val="24"/>
        </w:rPr>
      </w:pPr>
      <w:r>
        <w:t xml:space="preserve">       </w:t>
      </w:r>
      <w:r w:rsidR="00FB1144">
        <w:rPr>
          <w:iCs/>
        </w:rPr>
        <w:t>Ūkio plėtros ir ekologijos komiteto pirmininkas Albinas Maslauskas</w:t>
      </w:r>
      <w:r w:rsidR="00FB1144">
        <w:t xml:space="preserve"> </w:t>
      </w:r>
      <w:r>
        <w:t xml:space="preserve">teikė sprendimo projektą – </w:t>
      </w:r>
      <w:r w:rsidR="00FB1144">
        <w:t>p</w:t>
      </w:r>
      <w:r w:rsidR="00FB1144" w:rsidRPr="007F79A5">
        <w:rPr>
          <w:szCs w:val="24"/>
        </w:rPr>
        <w:t>atvirtinti Rietavo savivaldybės vietinės reikšmės kelių ir gatvių sąrašą (pridedama).</w:t>
      </w:r>
    </w:p>
    <w:p w14:paraId="1C877F41" w14:textId="772AFE36" w:rsidR="00FB1144" w:rsidRDefault="00FB1144" w:rsidP="00FB1144">
      <w:pPr>
        <w:rPr>
          <w:szCs w:val="24"/>
        </w:rPr>
      </w:pPr>
      <w:r>
        <w:rPr>
          <w:szCs w:val="24"/>
        </w:rPr>
        <w:t xml:space="preserve">       </w:t>
      </w:r>
      <w:r w:rsidRPr="007F79A5">
        <w:rPr>
          <w:szCs w:val="24"/>
        </w:rPr>
        <w:t>Pripažinti netekusi</w:t>
      </w:r>
      <w:r>
        <w:rPr>
          <w:szCs w:val="24"/>
        </w:rPr>
        <w:t>u</w:t>
      </w:r>
      <w:r w:rsidRPr="007F79A5">
        <w:rPr>
          <w:szCs w:val="24"/>
        </w:rPr>
        <w:t xml:space="preserve"> galios</w:t>
      </w:r>
      <w:r>
        <w:rPr>
          <w:szCs w:val="24"/>
        </w:rPr>
        <w:t xml:space="preserve"> </w:t>
      </w:r>
      <w:r w:rsidRPr="007F79A5">
        <w:rPr>
          <w:szCs w:val="24"/>
        </w:rPr>
        <w:t>Rietavo savivaldybės tarybos 20</w:t>
      </w:r>
      <w:r>
        <w:rPr>
          <w:szCs w:val="24"/>
        </w:rPr>
        <w:t>21</w:t>
      </w:r>
      <w:r w:rsidRPr="007F79A5">
        <w:rPr>
          <w:szCs w:val="24"/>
        </w:rPr>
        <w:t xml:space="preserve"> m. </w:t>
      </w:r>
      <w:r>
        <w:rPr>
          <w:szCs w:val="24"/>
        </w:rPr>
        <w:t>gruodžio</w:t>
      </w:r>
      <w:r w:rsidRPr="007F79A5">
        <w:rPr>
          <w:szCs w:val="24"/>
        </w:rPr>
        <w:t xml:space="preserve"> </w:t>
      </w:r>
      <w:r>
        <w:rPr>
          <w:szCs w:val="24"/>
        </w:rPr>
        <w:t>23</w:t>
      </w:r>
      <w:r w:rsidRPr="007F79A5">
        <w:rPr>
          <w:szCs w:val="24"/>
        </w:rPr>
        <w:t xml:space="preserve"> d. sprendimą Nr. T1-</w:t>
      </w:r>
      <w:r>
        <w:rPr>
          <w:szCs w:val="24"/>
        </w:rPr>
        <w:t>173</w:t>
      </w:r>
      <w:r w:rsidRPr="007F79A5">
        <w:rPr>
          <w:szCs w:val="24"/>
        </w:rPr>
        <w:t xml:space="preserve"> „Dėl Rietavo savivaldybės vietinės reikšmės kelių ir gatvių sąrašo patvirtinimo“.</w:t>
      </w:r>
    </w:p>
    <w:p w14:paraId="47676709" w14:textId="629B6CFD" w:rsidR="00FB1144" w:rsidRDefault="00FB1144" w:rsidP="00FB1144">
      <w:pPr>
        <w:rPr>
          <w:szCs w:val="24"/>
        </w:rPr>
      </w:pPr>
      <w:r>
        <w:rPr>
          <w:szCs w:val="24"/>
        </w:rPr>
        <w:t xml:space="preserve">       Tarybos narys Jonas Rekašius atkreipė dėmesį, kad Nacionalinė žemės tarnyba, formuodama žemės sklypus nuomai, nuosavybei, neatsižvelgia į Tarybos patvirtintus kelių ir gatvių sąrašus. </w:t>
      </w:r>
    </w:p>
    <w:p w14:paraId="7FB109F0" w14:textId="0B0F1917" w:rsidR="00C0654A" w:rsidRDefault="00C0654A" w:rsidP="00FB1144">
      <w:pPr>
        <w:rPr>
          <w:szCs w:val="24"/>
        </w:rPr>
      </w:pPr>
      <w:r>
        <w:rPr>
          <w:szCs w:val="24"/>
        </w:rPr>
        <w:t xml:space="preserve">        Savivaldybės meras Antanas Černeckis: jie teisinasi tuo, kad keliai nėra inventorizuoti. </w:t>
      </w:r>
    </w:p>
    <w:p w14:paraId="5D4250EF" w14:textId="1B0A9A8F" w:rsidR="00C0654A" w:rsidRDefault="00C0654A" w:rsidP="00FB1144">
      <w:pPr>
        <w:rPr>
          <w:szCs w:val="24"/>
        </w:rPr>
      </w:pPr>
      <w:r>
        <w:rPr>
          <w:szCs w:val="24"/>
        </w:rPr>
        <w:t xml:space="preserve">        Tarybos narys Viktoras Krajinas: Ūkio plėtros ir ekologijos komitete kėliau klausimą dėl Žemaičių gatvės Maldučių kaime.</w:t>
      </w:r>
    </w:p>
    <w:p w14:paraId="00D82051" w14:textId="64E13FC7" w:rsidR="00C0654A" w:rsidRPr="007F79A5" w:rsidRDefault="00C0654A" w:rsidP="00FB1144">
      <w:pPr>
        <w:rPr>
          <w:szCs w:val="24"/>
        </w:rPr>
      </w:pPr>
      <w:r>
        <w:rPr>
          <w:szCs w:val="24"/>
        </w:rPr>
        <w:t xml:space="preserve">        Ūkio plėtros ir investicijų skyriaus specialistė Aušra Mikavičienė: Žemaičių gatvė yra krašto kelias. O tos gatvelės, kurios eina link dviejų sodybų, bus įtrauktos kitąkart, kai pildysime kelių sąrašą. Dėl servitutų: po naujų metų esame susitarę susitikti su žemėtvarkininkais ir spręsti šį klausimą.</w:t>
      </w:r>
    </w:p>
    <w:p w14:paraId="4DFE8643" w14:textId="3E072A73" w:rsidR="005B0B24" w:rsidRPr="0048099C" w:rsidRDefault="005B0B24" w:rsidP="00FB1144">
      <w:pPr>
        <w:ind w:right="-1" w:firstLine="567"/>
        <w:rPr>
          <w:szCs w:val="24"/>
        </w:rPr>
      </w:pPr>
      <w:r>
        <w:rPr>
          <w:szCs w:val="24"/>
        </w:rPr>
        <w:t xml:space="preserve"> </w:t>
      </w:r>
      <w:r w:rsidR="00FB1144">
        <w:rPr>
          <w:szCs w:val="24"/>
        </w:rPr>
        <w:t xml:space="preserve">         </w:t>
      </w:r>
      <w:r w:rsidRPr="0048099C">
        <w:rPr>
          <w:szCs w:val="24"/>
        </w:rPr>
        <w:t>Balsuota už pateiktą sprendimo projektą – 1</w:t>
      </w:r>
      <w:r>
        <w:rPr>
          <w:szCs w:val="24"/>
        </w:rPr>
        <w:t>5</w:t>
      </w:r>
      <w:r w:rsidRPr="0048099C">
        <w:rPr>
          <w:szCs w:val="24"/>
        </w:rPr>
        <w:t xml:space="preserve"> už.</w:t>
      </w:r>
    </w:p>
    <w:p w14:paraId="387184EB" w14:textId="77777777" w:rsidR="005B0B24" w:rsidRPr="00F005D4" w:rsidRDefault="005B0B24" w:rsidP="005B0B24">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49E6970F" w14:textId="77777777" w:rsidR="005B0B24" w:rsidRPr="005B0B24" w:rsidRDefault="005B0B24" w:rsidP="005B0B24">
      <w:pPr>
        <w:ind w:right="-1" w:firstLine="567"/>
        <w:rPr>
          <w:szCs w:val="24"/>
        </w:rPr>
      </w:pPr>
    </w:p>
    <w:p w14:paraId="7E0631C3" w14:textId="1642B3D0" w:rsidR="005B0B24" w:rsidRPr="005B0B24" w:rsidRDefault="005B0B24" w:rsidP="005B0B24">
      <w:pPr>
        <w:pStyle w:val="Sraopastraipa"/>
        <w:numPr>
          <w:ilvl w:val="0"/>
          <w:numId w:val="6"/>
        </w:numPr>
        <w:tabs>
          <w:tab w:val="left" w:pos="1134"/>
        </w:tabs>
        <w:ind w:left="0" w:firstLine="1134"/>
        <w:contextualSpacing/>
      </w:pPr>
      <w:r>
        <w:t xml:space="preserve"> SVARSTYTA. </w:t>
      </w:r>
      <w:r w:rsidR="00FB1144">
        <w:rPr>
          <w:iCs/>
        </w:rPr>
        <w:t>Rietavo savivaldybės nuosavybės teisės į inžinerinius statinius įregistravim</w:t>
      </w:r>
      <w:r>
        <w:rPr>
          <w:iCs/>
        </w:rPr>
        <w:t>as.</w:t>
      </w:r>
    </w:p>
    <w:p w14:paraId="0CC36A14" w14:textId="4F5A32E5" w:rsidR="00FB1144" w:rsidRPr="005907CE" w:rsidRDefault="00FB1144" w:rsidP="00FB1144">
      <w:pPr>
        <w:tabs>
          <w:tab w:val="left" w:pos="0"/>
          <w:tab w:val="left" w:pos="993"/>
        </w:tabs>
        <w:contextualSpacing/>
      </w:pPr>
      <w:r>
        <w:t xml:space="preserve">      </w:t>
      </w:r>
      <w:r w:rsidR="005B0B24">
        <w:t xml:space="preserve"> </w:t>
      </w:r>
      <w:r w:rsidRPr="00FB1144">
        <w:rPr>
          <w:iCs/>
        </w:rPr>
        <w:t>Ūkio plėtros ir ekologijos komiteto pirmininkas Albinas Maslauskas</w:t>
      </w:r>
      <w:r>
        <w:t xml:space="preserve"> </w:t>
      </w:r>
      <w:r w:rsidR="005B0B24">
        <w:t xml:space="preserve">teikė sprendimo projektą – </w:t>
      </w:r>
      <w:r w:rsidRPr="005907CE">
        <w:t>Įregistruoti Nekilnojamojo turto registre Rietavo savivaldybės nuosavybės teise šiuos Rietavo savivaldybės teritorijoje esančius inžinerinius statinius:</w:t>
      </w:r>
    </w:p>
    <w:p w14:paraId="3FC94B38" w14:textId="77777777" w:rsidR="00FB1144" w:rsidRPr="00026CEE" w:rsidRDefault="00FB1144" w:rsidP="00FB1144">
      <w:pPr>
        <w:pStyle w:val="Sraopastraipa"/>
        <w:tabs>
          <w:tab w:val="left" w:pos="0"/>
        </w:tabs>
        <w:ind w:left="1080"/>
        <w:jc w:val="both"/>
        <w:rPr>
          <w:color w:val="FF0000"/>
        </w:rPr>
      </w:pPr>
    </w:p>
    <w:tbl>
      <w:tblPr>
        <w:tblStyle w:val="Lentelstinklelis"/>
        <w:tblW w:w="9515" w:type="dxa"/>
        <w:tblInd w:w="0" w:type="dxa"/>
        <w:tblLook w:val="04A0" w:firstRow="1" w:lastRow="0" w:firstColumn="1" w:lastColumn="0" w:noHBand="0" w:noVBand="1"/>
      </w:tblPr>
      <w:tblGrid>
        <w:gridCol w:w="637"/>
        <w:gridCol w:w="1056"/>
        <w:gridCol w:w="2652"/>
        <w:gridCol w:w="1554"/>
        <w:gridCol w:w="2057"/>
        <w:gridCol w:w="1559"/>
      </w:tblGrid>
      <w:tr w:rsidR="00FB1144" w14:paraId="7016C7EC" w14:textId="77777777" w:rsidTr="00465F94">
        <w:tc>
          <w:tcPr>
            <w:tcW w:w="637" w:type="dxa"/>
            <w:vAlign w:val="center"/>
          </w:tcPr>
          <w:p w14:paraId="285787E6" w14:textId="77777777" w:rsidR="00FB1144" w:rsidRPr="002108A4" w:rsidRDefault="00FB1144" w:rsidP="00FB1144">
            <w:pPr>
              <w:tabs>
                <w:tab w:val="left" w:pos="0"/>
              </w:tabs>
              <w:ind w:firstLine="0"/>
              <w:rPr>
                <w:b/>
                <w:bCs/>
              </w:rPr>
            </w:pPr>
            <w:r w:rsidRPr="002108A4">
              <w:rPr>
                <w:b/>
                <w:bCs/>
              </w:rPr>
              <w:t>Eil. Nr.</w:t>
            </w:r>
          </w:p>
        </w:tc>
        <w:tc>
          <w:tcPr>
            <w:tcW w:w="1056" w:type="dxa"/>
            <w:vAlign w:val="center"/>
          </w:tcPr>
          <w:p w14:paraId="41055341" w14:textId="77777777" w:rsidR="00FB1144" w:rsidRPr="002108A4" w:rsidRDefault="00FB1144" w:rsidP="00FB1144">
            <w:pPr>
              <w:tabs>
                <w:tab w:val="left" w:pos="0"/>
              </w:tabs>
              <w:ind w:firstLine="0"/>
              <w:rPr>
                <w:b/>
                <w:bCs/>
              </w:rPr>
            </w:pPr>
            <w:r w:rsidRPr="002108A4">
              <w:rPr>
                <w:b/>
                <w:bCs/>
              </w:rPr>
              <w:t>Kelio (gatvės) numeris</w:t>
            </w:r>
          </w:p>
        </w:tc>
        <w:tc>
          <w:tcPr>
            <w:tcW w:w="2652" w:type="dxa"/>
            <w:vAlign w:val="center"/>
          </w:tcPr>
          <w:p w14:paraId="0457B025" w14:textId="77777777" w:rsidR="00FB1144" w:rsidRPr="002108A4" w:rsidRDefault="00FB1144" w:rsidP="00FB1144">
            <w:pPr>
              <w:tabs>
                <w:tab w:val="left" w:pos="0"/>
              </w:tabs>
              <w:ind w:firstLine="0"/>
              <w:rPr>
                <w:b/>
                <w:bCs/>
              </w:rPr>
            </w:pPr>
            <w:r w:rsidRPr="002108A4">
              <w:rPr>
                <w:b/>
                <w:bCs/>
              </w:rPr>
              <w:t>Pavadinimas</w:t>
            </w:r>
          </w:p>
        </w:tc>
        <w:tc>
          <w:tcPr>
            <w:tcW w:w="1554" w:type="dxa"/>
            <w:vAlign w:val="center"/>
          </w:tcPr>
          <w:p w14:paraId="330D3284" w14:textId="77777777" w:rsidR="00FB1144" w:rsidRPr="002108A4" w:rsidRDefault="00FB1144" w:rsidP="00FB1144">
            <w:pPr>
              <w:tabs>
                <w:tab w:val="left" w:pos="0"/>
              </w:tabs>
              <w:ind w:firstLine="0"/>
              <w:rPr>
                <w:b/>
                <w:bCs/>
              </w:rPr>
            </w:pPr>
            <w:r w:rsidRPr="002108A4">
              <w:rPr>
                <w:b/>
                <w:bCs/>
              </w:rPr>
              <w:t>Kelio (gatvės) ilgis, km</w:t>
            </w:r>
          </w:p>
        </w:tc>
        <w:tc>
          <w:tcPr>
            <w:tcW w:w="2057" w:type="dxa"/>
            <w:vAlign w:val="center"/>
          </w:tcPr>
          <w:p w14:paraId="1C57B8D6" w14:textId="77777777" w:rsidR="00FB1144" w:rsidRPr="002108A4" w:rsidRDefault="00FB1144" w:rsidP="00FB1144">
            <w:pPr>
              <w:tabs>
                <w:tab w:val="left" w:pos="0"/>
              </w:tabs>
              <w:ind w:firstLine="0"/>
              <w:rPr>
                <w:b/>
                <w:bCs/>
              </w:rPr>
            </w:pPr>
            <w:r w:rsidRPr="002108A4">
              <w:rPr>
                <w:b/>
                <w:bCs/>
              </w:rPr>
              <w:t>Unikalus numeris</w:t>
            </w:r>
          </w:p>
        </w:tc>
        <w:tc>
          <w:tcPr>
            <w:tcW w:w="1559" w:type="dxa"/>
            <w:vAlign w:val="center"/>
          </w:tcPr>
          <w:p w14:paraId="6C5ABD23" w14:textId="77777777" w:rsidR="00FB1144" w:rsidRPr="002108A4" w:rsidRDefault="00FB1144" w:rsidP="00FB1144">
            <w:pPr>
              <w:tabs>
                <w:tab w:val="left" w:pos="0"/>
              </w:tabs>
              <w:ind w:firstLine="0"/>
              <w:rPr>
                <w:b/>
                <w:bCs/>
              </w:rPr>
            </w:pPr>
            <w:r w:rsidRPr="002108A4">
              <w:rPr>
                <w:b/>
                <w:bCs/>
              </w:rPr>
              <w:t>Paskirtis</w:t>
            </w:r>
          </w:p>
        </w:tc>
      </w:tr>
      <w:tr w:rsidR="00FB1144" w14:paraId="51BC2DD5" w14:textId="77777777" w:rsidTr="00465F94">
        <w:tc>
          <w:tcPr>
            <w:tcW w:w="637" w:type="dxa"/>
            <w:vAlign w:val="center"/>
          </w:tcPr>
          <w:p w14:paraId="35008B44" w14:textId="77777777" w:rsidR="00FB1144" w:rsidRDefault="00FB1144" w:rsidP="00FB1144">
            <w:pPr>
              <w:tabs>
                <w:tab w:val="left" w:pos="0"/>
              </w:tabs>
              <w:ind w:firstLine="0"/>
            </w:pPr>
            <w:r>
              <w:t>1.1</w:t>
            </w:r>
          </w:p>
        </w:tc>
        <w:tc>
          <w:tcPr>
            <w:tcW w:w="1056" w:type="dxa"/>
            <w:vAlign w:val="center"/>
          </w:tcPr>
          <w:p w14:paraId="70EB8425" w14:textId="77777777" w:rsidR="00FB1144" w:rsidRDefault="00FB1144" w:rsidP="00FB1144">
            <w:pPr>
              <w:tabs>
                <w:tab w:val="left" w:pos="0"/>
              </w:tabs>
              <w:ind w:firstLine="0"/>
            </w:pPr>
            <w:r>
              <w:t>RT0005</w:t>
            </w:r>
          </w:p>
        </w:tc>
        <w:tc>
          <w:tcPr>
            <w:tcW w:w="2652" w:type="dxa"/>
            <w:vAlign w:val="center"/>
          </w:tcPr>
          <w:p w14:paraId="1639747B" w14:textId="77777777" w:rsidR="00FB1144" w:rsidRDefault="00FB1144" w:rsidP="00FB1144">
            <w:pPr>
              <w:tabs>
                <w:tab w:val="left" w:pos="0"/>
              </w:tabs>
              <w:ind w:firstLine="0"/>
            </w:pPr>
            <w:r>
              <w:t>Privažiavimas prie Gedikėnų tvenkinio nuo kelio RT0002</w:t>
            </w:r>
          </w:p>
        </w:tc>
        <w:tc>
          <w:tcPr>
            <w:tcW w:w="1554" w:type="dxa"/>
            <w:vAlign w:val="center"/>
          </w:tcPr>
          <w:p w14:paraId="35366209" w14:textId="77777777" w:rsidR="00FB1144" w:rsidRDefault="00FB1144" w:rsidP="00FB1144">
            <w:pPr>
              <w:tabs>
                <w:tab w:val="left" w:pos="0"/>
              </w:tabs>
              <w:ind w:firstLine="0"/>
            </w:pPr>
            <w:r>
              <w:t>0,205</w:t>
            </w:r>
          </w:p>
        </w:tc>
        <w:tc>
          <w:tcPr>
            <w:tcW w:w="2057" w:type="dxa"/>
            <w:vAlign w:val="center"/>
          </w:tcPr>
          <w:p w14:paraId="025BB476" w14:textId="77777777" w:rsidR="00FB1144" w:rsidRDefault="00FB1144" w:rsidP="00FB1144">
            <w:pPr>
              <w:tabs>
                <w:tab w:val="left" w:pos="0"/>
              </w:tabs>
              <w:ind w:firstLine="0"/>
            </w:pPr>
            <w:r>
              <w:t>4400-5950-4817</w:t>
            </w:r>
          </w:p>
        </w:tc>
        <w:tc>
          <w:tcPr>
            <w:tcW w:w="1559" w:type="dxa"/>
            <w:vAlign w:val="center"/>
          </w:tcPr>
          <w:p w14:paraId="1326C765" w14:textId="77777777" w:rsidR="00FB1144" w:rsidRDefault="00FB1144" w:rsidP="00FB1144">
            <w:pPr>
              <w:tabs>
                <w:tab w:val="left" w:pos="0"/>
              </w:tabs>
              <w:ind w:firstLine="0"/>
            </w:pPr>
            <w:r>
              <w:t>kelių</w:t>
            </w:r>
          </w:p>
        </w:tc>
      </w:tr>
      <w:tr w:rsidR="00FB1144" w14:paraId="3C56C25B" w14:textId="77777777" w:rsidTr="00465F94">
        <w:tc>
          <w:tcPr>
            <w:tcW w:w="637" w:type="dxa"/>
            <w:vAlign w:val="center"/>
          </w:tcPr>
          <w:p w14:paraId="3B372171" w14:textId="77777777" w:rsidR="00FB1144" w:rsidRDefault="00FB1144" w:rsidP="00FB1144">
            <w:pPr>
              <w:tabs>
                <w:tab w:val="left" w:pos="0"/>
              </w:tabs>
              <w:ind w:firstLine="0"/>
            </w:pPr>
            <w:r>
              <w:t>1.2</w:t>
            </w:r>
          </w:p>
        </w:tc>
        <w:tc>
          <w:tcPr>
            <w:tcW w:w="1056" w:type="dxa"/>
            <w:vAlign w:val="center"/>
          </w:tcPr>
          <w:p w14:paraId="4D0AB674" w14:textId="77777777" w:rsidR="00FB1144" w:rsidRDefault="00FB1144" w:rsidP="00FB1144">
            <w:pPr>
              <w:tabs>
                <w:tab w:val="left" w:pos="0"/>
              </w:tabs>
              <w:ind w:firstLine="0"/>
            </w:pPr>
            <w:r>
              <w:t>RT0015</w:t>
            </w:r>
          </w:p>
        </w:tc>
        <w:tc>
          <w:tcPr>
            <w:tcW w:w="2652" w:type="dxa"/>
            <w:vAlign w:val="center"/>
          </w:tcPr>
          <w:p w14:paraId="2F066824" w14:textId="77777777" w:rsidR="00FB1144" w:rsidRDefault="00FB1144" w:rsidP="00FB1144">
            <w:pPr>
              <w:tabs>
                <w:tab w:val="left" w:pos="0"/>
              </w:tabs>
              <w:ind w:firstLine="0"/>
            </w:pPr>
            <w:r w:rsidRPr="0008781B">
              <w:t>Privažiavimas prie laukų nuo kelio 3204</w:t>
            </w:r>
          </w:p>
        </w:tc>
        <w:tc>
          <w:tcPr>
            <w:tcW w:w="1554" w:type="dxa"/>
            <w:vAlign w:val="center"/>
          </w:tcPr>
          <w:p w14:paraId="23D60B6A" w14:textId="77777777" w:rsidR="00FB1144" w:rsidRDefault="00FB1144" w:rsidP="00FB1144">
            <w:pPr>
              <w:tabs>
                <w:tab w:val="left" w:pos="0"/>
              </w:tabs>
              <w:ind w:firstLine="0"/>
            </w:pPr>
            <w:r>
              <w:t>1,607</w:t>
            </w:r>
          </w:p>
        </w:tc>
        <w:tc>
          <w:tcPr>
            <w:tcW w:w="2057" w:type="dxa"/>
            <w:vAlign w:val="center"/>
          </w:tcPr>
          <w:p w14:paraId="6580AF48" w14:textId="77777777" w:rsidR="00FB1144" w:rsidRDefault="00FB1144" w:rsidP="00FB1144">
            <w:pPr>
              <w:tabs>
                <w:tab w:val="left" w:pos="0"/>
              </w:tabs>
              <w:ind w:firstLine="0"/>
            </w:pPr>
            <w:r>
              <w:t>4400-5950-4860</w:t>
            </w:r>
          </w:p>
        </w:tc>
        <w:tc>
          <w:tcPr>
            <w:tcW w:w="1559" w:type="dxa"/>
            <w:vAlign w:val="center"/>
          </w:tcPr>
          <w:p w14:paraId="14D14BD4" w14:textId="77777777" w:rsidR="00FB1144" w:rsidRDefault="00FB1144" w:rsidP="00FB1144">
            <w:pPr>
              <w:tabs>
                <w:tab w:val="left" w:pos="0"/>
              </w:tabs>
              <w:ind w:firstLine="0"/>
            </w:pPr>
            <w:r>
              <w:t>kelių</w:t>
            </w:r>
          </w:p>
        </w:tc>
      </w:tr>
      <w:tr w:rsidR="00FB1144" w14:paraId="008E0E99" w14:textId="77777777" w:rsidTr="00465F94">
        <w:tc>
          <w:tcPr>
            <w:tcW w:w="637" w:type="dxa"/>
            <w:vAlign w:val="center"/>
          </w:tcPr>
          <w:p w14:paraId="676AFBB1" w14:textId="77777777" w:rsidR="00FB1144" w:rsidRDefault="00FB1144" w:rsidP="00FB1144">
            <w:pPr>
              <w:tabs>
                <w:tab w:val="left" w:pos="0"/>
              </w:tabs>
              <w:ind w:firstLine="0"/>
            </w:pPr>
            <w:r>
              <w:t>1.3</w:t>
            </w:r>
          </w:p>
        </w:tc>
        <w:tc>
          <w:tcPr>
            <w:tcW w:w="1056" w:type="dxa"/>
            <w:vAlign w:val="center"/>
          </w:tcPr>
          <w:p w14:paraId="0E469EF4" w14:textId="77777777" w:rsidR="00FB1144" w:rsidRDefault="00FB1144" w:rsidP="00FB1144">
            <w:pPr>
              <w:tabs>
                <w:tab w:val="left" w:pos="0"/>
              </w:tabs>
              <w:ind w:firstLine="0"/>
            </w:pPr>
            <w:r>
              <w:t>RT0024</w:t>
            </w:r>
          </w:p>
        </w:tc>
        <w:tc>
          <w:tcPr>
            <w:tcW w:w="2652" w:type="dxa"/>
            <w:vAlign w:val="center"/>
          </w:tcPr>
          <w:p w14:paraId="464CAE76" w14:textId="77777777" w:rsidR="00FB1144" w:rsidRDefault="00FB1144" w:rsidP="00FB1144">
            <w:pPr>
              <w:tabs>
                <w:tab w:val="left" w:pos="0"/>
              </w:tabs>
              <w:ind w:firstLine="0"/>
            </w:pPr>
            <w:r>
              <w:t>Daugėdai–Gudaliai</w:t>
            </w:r>
          </w:p>
        </w:tc>
        <w:tc>
          <w:tcPr>
            <w:tcW w:w="1554" w:type="dxa"/>
            <w:vAlign w:val="center"/>
          </w:tcPr>
          <w:p w14:paraId="06CDCB13" w14:textId="77777777" w:rsidR="00FB1144" w:rsidRDefault="00FB1144" w:rsidP="00FB1144">
            <w:pPr>
              <w:tabs>
                <w:tab w:val="left" w:pos="0"/>
              </w:tabs>
              <w:ind w:firstLine="0"/>
            </w:pPr>
            <w:r>
              <w:t>2,125</w:t>
            </w:r>
          </w:p>
        </w:tc>
        <w:tc>
          <w:tcPr>
            <w:tcW w:w="2057" w:type="dxa"/>
            <w:vAlign w:val="center"/>
          </w:tcPr>
          <w:p w14:paraId="1FF44217" w14:textId="77777777" w:rsidR="00FB1144" w:rsidRDefault="00FB1144" w:rsidP="00FB1144">
            <w:pPr>
              <w:tabs>
                <w:tab w:val="left" w:pos="0"/>
              </w:tabs>
              <w:ind w:firstLine="0"/>
            </w:pPr>
            <w:r>
              <w:t>4400-5950-4917</w:t>
            </w:r>
          </w:p>
        </w:tc>
        <w:tc>
          <w:tcPr>
            <w:tcW w:w="1559" w:type="dxa"/>
            <w:vAlign w:val="center"/>
          </w:tcPr>
          <w:p w14:paraId="789829F2" w14:textId="77777777" w:rsidR="00FB1144" w:rsidRDefault="00FB1144" w:rsidP="00FB1144">
            <w:pPr>
              <w:tabs>
                <w:tab w:val="left" w:pos="0"/>
              </w:tabs>
              <w:ind w:firstLine="0"/>
            </w:pPr>
            <w:r>
              <w:t>kelių</w:t>
            </w:r>
          </w:p>
        </w:tc>
      </w:tr>
      <w:tr w:rsidR="00FB1144" w14:paraId="46D227B3" w14:textId="77777777" w:rsidTr="00465F94">
        <w:tc>
          <w:tcPr>
            <w:tcW w:w="637" w:type="dxa"/>
            <w:vAlign w:val="center"/>
          </w:tcPr>
          <w:p w14:paraId="64D2A36D" w14:textId="77777777" w:rsidR="00FB1144" w:rsidRDefault="00FB1144" w:rsidP="00FB1144">
            <w:pPr>
              <w:tabs>
                <w:tab w:val="left" w:pos="0"/>
              </w:tabs>
              <w:ind w:firstLine="0"/>
            </w:pPr>
            <w:r>
              <w:t>1.4</w:t>
            </w:r>
          </w:p>
        </w:tc>
        <w:tc>
          <w:tcPr>
            <w:tcW w:w="1056" w:type="dxa"/>
            <w:vAlign w:val="center"/>
          </w:tcPr>
          <w:p w14:paraId="7FD46E01" w14:textId="77777777" w:rsidR="00FB1144" w:rsidRDefault="00FB1144" w:rsidP="00FB1144">
            <w:pPr>
              <w:tabs>
                <w:tab w:val="left" w:pos="0"/>
              </w:tabs>
              <w:ind w:firstLine="0"/>
            </w:pPr>
            <w:r>
              <w:t>RT0025</w:t>
            </w:r>
          </w:p>
        </w:tc>
        <w:tc>
          <w:tcPr>
            <w:tcW w:w="2652" w:type="dxa"/>
            <w:vAlign w:val="center"/>
          </w:tcPr>
          <w:p w14:paraId="138D06C4" w14:textId="77777777" w:rsidR="00FB1144" w:rsidRDefault="00FB1144" w:rsidP="00FB1144">
            <w:pPr>
              <w:tabs>
                <w:tab w:val="left" w:pos="0"/>
              </w:tabs>
              <w:ind w:firstLine="0"/>
            </w:pPr>
            <w:r w:rsidRPr="00917AEA">
              <w:t>Privažiavimas prie Kungių nuo kelio 3204</w:t>
            </w:r>
          </w:p>
        </w:tc>
        <w:tc>
          <w:tcPr>
            <w:tcW w:w="1554" w:type="dxa"/>
            <w:vAlign w:val="center"/>
          </w:tcPr>
          <w:p w14:paraId="24493DFC" w14:textId="77777777" w:rsidR="00FB1144" w:rsidRDefault="00FB1144" w:rsidP="00FB1144">
            <w:pPr>
              <w:tabs>
                <w:tab w:val="left" w:pos="0"/>
              </w:tabs>
              <w:ind w:firstLine="0"/>
            </w:pPr>
            <w:r>
              <w:t>0,133</w:t>
            </w:r>
          </w:p>
        </w:tc>
        <w:tc>
          <w:tcPr>
            <w:tcW w:w="2057" w:type="dxa"/>
            <w:vAlign w:val="center"/>
          </w:tcPr>
          <w:p w14:paraId="28DBA98A" w14:textId="77777777" w:rsidR="00FB1144" w:rsidRDefault="00FB1144" w:rsidP="00FB1144">
            <w:pPr>
              <w:tabs>
                <w:tab w:val="left" w:pos="0"/>
              </w:tabs>
              <w:ind w:firstLine="0"/>
            </w:pPr>
            <w:r>
              <w:t>4400-5963-120</w:t>
            </w:r>
          </w:p>
        </w:tc>
        <w:tc>
          <w:tcPr>
            <w:tcW w:w="1559" w:type="dxa"/>
            <w:vAlign w:val="center"/>
          </w:tcPr>
          <w:p w14:paraId="0E03E76E" w14:textId="77777777" w:rsidR="00FB1144" w:rsidRDefault="00FB1144" w:rsidP="00FB1144">
            <w:pPr>
              <w:tabs>
                <w:tab w:val="left" w:pos="0"/>
              </w:tabs>
              <w:ind w:firstLine="0"/>
            </w:pPr>
            <w:r>
              <w:t>kelių</w:t>
            </w:r>
          </w:p>
        </w:tc>
      </w:tr>
      <w:tr w:rsidR="00FB1144" w14:paraId="0D2B77FC" w14:textId="77777777" w:rsidTr="00465F94">
        <w:tc>
          <w:tcPr>
            <w:tcW w:w="637" w:type="dxa"/>
            <w:vAlign w:val="center"/>
          </w:tcPr>
          <w:p w14:paraId="0749D579" w14:textId="77777777" w:rsidR="00FB1144" w:rsidRDefault="00FB1144" w:rsidP="00FB1144">
            <w:pPr>
              <w:tabs>
                <w:tab w:val="left" w:pos="0"/>
              </w:tabs>
              <w:ind w:firstLine="0"/>
            </w:pPr>
            <w:r>
              <w:t>1.5</w:t>
            </w:r>
          </w:p>
        </w:tc>
        <w:tc>
          <w:tcPr>
            <w:tcW w:w="1056" w:type="dxa"/>
            <w:vAlign w:val="center"/>
          </w:tcPr>
          <w:p w14:paraId="368F3576" w14:textId="77777777" w:rsidR="00FB1144" w:rsidRDefault="00FB1144" w:rsidP="00FB1144">
            <w:pPr>
              <w:tabs>
                <w:tab w:val="left" w:pos="0"/>
              </w:tabs>
              <w:ind w:firstLine="0"/>
            </w:pPr>
            <w:r>
              <w:t>RT0028</w:t>
            </w:r>
          </w:p>
        </w:tc>
        <w:tc>
          <w:tcPr>
            <w:tcW w:w="2652" w:type="dxa"/>
            <w:vAlign w:val="center"/>
          </w:tcPr>
          <w:p w14:paraId="2F02B3AE" w14:textId="77777777" w:rsidR="00FB1144" w:rsidRDefault="00FB1144" w:rsidP="00FB1144">
            <w:pPr>
              <w:tabs>
                <w:tab w:val="left" w:pos="0"/>
              </w:tabs>
              <w:ind w:firstLine="0"/>
            </w:pPr>
            <w:r w:rsidRPr="005E6B7A">
              <w:t>Privažiavimas prie Vitkų nuo kelio RT0026</w:t>
            </w:r>
          </w:p>
        </w:tc>
        <w:tc>
          <w:tcPr>
            <w:tcW w:w="1554" w:type="dxa"/>
            <w:vAlign w:val="center"/>
          </w:tcPr>
          <w:p w14:paraId="15B3DC73" w14:textId="77777777" w:rsidR="00FB1144" w:rsidRDefault="00FB1144" w:rsidP="00FB1144">
            <w:pPr>
              <w:tabs>
                <w:tab w:val="left" w:pos="0"/>
              </w:tabs>
              <w:ind w:firstLine="0"/>
            </w:pPr>
            <w:r>
              <w:t>0,638</w:t>
            </w:r>
          </w:p>
        </w:tc>
        <w:tc>
          <w:tcPr>
            <w:tcW w:w="2057" w:type="dxa"/>
            <w:vAlign w:val="center"/>
          </w:tcPr>
          <w:p w14:paraId="301CF122" w14:textId="77777777" w:rsidR="00FB1144" w:rsidRDefault="00FB1144" w:rsidP="00FB1144">
            <w:pPr>
              <w:tabs>
                <w:tab w:val="left" w:pos="0"/>
              </w:tabs>
              <w:ind w:firstLine="0"/>
            </w:pPr>
            <w:r w:rsidRPr="00240FE2">
              <w:t>4400-5963-1197</w:t>
            </w:r>
          </w:p>
        </w:tc>
        <w:tc>
          <w:tcPr>
            <w:tcW w:w="1559" w:type="dxa"/>
            <w:vAlign w:val="center"/>
          </w:tcPr>
          <w:p w14:paraId="615B7885" w14:textId="77777777" w:rsidR="00FB1144" w:rsidRDefault="00FB1144" w:rsidP="00FB1144">
            <w:pPr>
              <w:tabs>
                <w:tab w:val="left" w:pos="0"/>
              </w:tabs>
              <w:ind w:firstLine="0"/>
            </w:pPr>
            <w:r>
              <w:t>kelių</w:t>
            </w:r>
          </w:p>
        </w:tc>
      </w:tr>
      <w:tr w:rsidR="00FB1144" w14:paraId="0AA4363D" w14:textId="77777777" w:rsidTr="00465F94">
        <w:tc>
          <w:tcPr>
            <w:tcW w:w="637" w:type="dxa"/>
            <w:vAlign w:val="center"/>
          </w:tcPr>
          <w:p w14:paraId="57A6C714" w14:textId="77777777" w:rsidR="00FB1144" w:rsidRDefault="00FB1144" w:rsidP="00FB1144">
            <w:pPr>
              <w:tabs>
                <w:tab w:val="left" w:pos="0"/>
              </w:tabs>
              <w:ind w:firstLine="0"/>
            </w:pPr>
            <w:r>
              <w:t>1.6</w:t>
            </w:r>
          </w:p>
        </w:tc>
        <w:tc>
          <w:tcPr>
            <w:tcW w:w="1056" w:type="dxa"/>
            <w:vAlign w:val="center"/>
          </w:tcPr>
          <w:p w14:paraId="34301D83" w14:textId="77777777" w:rsidR="00FB1144" w:rsidRDefault="00FB1144" w:rsidP="00FB1144">
            <w:pPr>
              <w:tabs>
                <w:tab w:val="left" w:pos="0"/>
              </w:tabs>
              <w:ind w:firstLine="0"/>
            </w:pPr>
            <w:r>
              <w:t>RT0029</w:t>
            </w:r>
          </w:p>
        </w:tc>
        <w:tc>
          <w:tcPr>
            <w:tcW w:w="2652" w:type="dxa"/>
            <w:vAlign w:val="center"/>
          </w:tcPr>
          <w:p w14:paraId="34E8FCDD" w14:textId="77777777" w:rsidR="00FB1144" w:rsidRDefault="00FB1144" w:rsidP="00FB1144">
            <w:pPr>
              <w:tabs>
                <w:tab w:val="left" w:pos="0"/>
              </w:tabs>
              <w:ind w:firstLine="0"/>
            </w:pPr>
            <w:r w:rsidRPr="00D42120">
              <w:t>Privažiavimas prie laukų nuo gatvės RT7008</w:t>
            </w:r>
          </w:p>
        </w:tc>
        <w:tc>
          <w:tcPr>
            <w:tcW w:w="1554" w:type="dxa"/>
            <w:vAlign w:val="center"/>
          </w:tcPr>
          <w:p w14:paraId="69396EB1" w14:textId="77777777" w:rsidR="00FB1144" w:rsidRDefault="00FB1144" w:rsidP="00FB1144">
            <w:pPr>
              <w:tabs>
                <w:tab w:val="left" w:pos="0"/>
              </w:tabs>
              <w:ind w:firstLine="0"/>
            </w:pPr>
            <w:r>
              <w:t>0,735</w:t>
            </w:r>
          </w:p>
        </w:tc>
        <w:tc>
          <w:tcPr>
            <w:tcW w:w="2057" w:type="dxa"/>
            <w:vAlign w:val="center"/>
          </w:tcPr>
          <w:p w14:paraId="5B587648" w14:textId="77777777" w:rsidR="00FB1144" w:rsidRDefault="00FB1144" w:rsidP="00FB1144">
            <w:pPr>
              <w:tabs>
                <w:tab w:val="left" w:pos="0"/>
              </w:tabs>
              <w:ind w:firstLine="0"/>
            </w:pPr>
            <w:r>
              <w:t>4400-5963-1202</w:t>
            </w:r>
          </w:p>
        </w:tc>
        <w:tc>
          <w:tcPr>
            <w:tcW w:w="1559" w:type="dxa"/>
            <w:vAlign w:val="center"/>
          </w:tcPr>
          <w:p w14:paraId="6BBE9D44" w14:textId="77777777" w:rsidR="00FB1144" w:rsidRDefault="00FB1144" w:rsidP="00FB1144">
            <w:pPr>
              <w:tabs>
                <w:tab w:val="left" w:pos="0"/>
              </w:tabs>
              <w:ind w:firstLine="0"/>
            </w:pPr>
            <w:r>
              <w:t>kelių</w:t>
            </w:r>
          </w:p>
        </w:tc>
      </w:tr>
      <w:tr w:rsidR="00FB1144" w14:paraId="1B70EC84" w14:textId="77777777" w:rsidTr="00465F94">
        <w:tc>
          <w:tcPr>
            <w:tcW w:w="637" w:type="dxa"/>
            <w:vAlign w:val="center"/>
          </w:tcPr>
          <w:p w14:paraId="58C17170" w14:textId="77777777" w:rsidR="00FB1144" w:rsidRDefault="00FB1144" w:rsidP="00FB1144">
            <w:pPr>
              <w:tabs>
                <w:tab w:val="left" w:pos="0"/>
              </w:tabs>
              <w:ind w:firstLine="0"/>
            </w:pPr>
            <w:r>
              <w:t>1.7</w:t>
            </w:r>
          </w:p>
        </w:tc>
        <w:tc>
          <w:tcPr>
            <w:tcW w:w="1056" w:type="dxa"/>
            <w:vAlign w:val="center"/>
          </w:tcPr>
          <w:p w14:paraId="1029C722" w14:textId="77777777" w:rsidR="00FB1144" w:rsidRDefault="00FB1144" w:rsidP="00FB1144">
            <w:pPr>
              <w:tabs>
                <w:tab w:val="left" w:pos="0"/>
              </w:tabs>
              <w:ind w:firstLine="0"/>
            </w:pPr>
            <w:r>
              <w:t>RT0031</w:t>
            </w:r>
          </w:p>
        </w:tc>
        <w:tc>
          <w:tcPr>
            <w:tcW w:w="2652" w:type="dxa"/>
            <w:vAlign w:val="center"/>
          </w:tcPr>
          <w:p w14:paraId="2DC916FB" w14:textId="77777777" w:rsidR="00FB1144" w:rsidRDefault="00FB1144" w:rsidP="00FB1144">
            <w:pPr>
              <w:tabs>
                <w:tab w:val="left" w:pos="0"/>
              </w:tabs>
              <w:ind w:firstLine="0"/>
            </w:pPr>
            <w:r w:rsidRPr="00D42120">
              <w:t>Privažiavimas prie sandėlių nuo kelio 3204</w:t>
            </w:r>
          </w:p>
        </w:tc>
        <w:tc>
          <w:tcPr>
            <w:tcW w:w="1554" w:type="dxa"/>
            <w:vAlign w:val="center"/>
          </w:tcPr>
          <w:p w14:paraId="1683546F" w14:textId="77777777" w:rsidR="00FB1144" w:rsidRDefault="00FB1144" w:rsidP="00FB1144">
            <w:pPr>
              <w:tabs>
                <w:tab w:val="left" w:pos="0"/>
              </w:tabs>
              <w:ind w:firstLine="0"/>
            </w:pPr>
            <w:r>
              <w:t>0,512</w:t>
            </w:r>
          </w:p>
        </w:tc>
        <w:tc>
          <w:tcPr>
            <w:tcW w:w="2057" w:type="dxa"/>
            <w:vAlign w:val="center"/>
          </w:tcPr>
          <w:p w14:paraId="474AD11C" w14:textId="77777777" w:rsidR="00FB1144" w:rsidRDefault="00FB1144" w:rsidP="00FB1144">
            <w:pPr>
              <w:tabs>
                <w:tab w:val="left" w:pos="0"/>
              </w:tabs>
              <w:ind w:firstLine="0"/>
            </w:pPr>
            <w:r>
              <w:t>4400-5963-1220</w:t>
            </w:r>
          </w:p>
        </w:tc>
        <w:tc>
          <w:tcPr>
            <w:tcW w:w="1559" w:type="dxa"/>
            <w:vAlign w:val="center"/>
          </w:tcPr>
          <w:p w14:paraId="1C44EE26" w14:textId="77777777" w:rsidR="00FB1144" w:rsidRDefault="00FB1144" w:rsidP="00FB1144">
            <w:pPr>
              <w:tabs>
                <w:tab w:val="left" w:pos="0"/>
              </w:tabs>
              <w:ind w:firstLine="0"/>
            </w:pPr>
            <w:r>
              <w:t>kelių</w:t>
            </w:r>
          </w:p>
        </w:tc>
      </w:tr>
      <w:tr w:rsidR="00FB1144" w14:paraId="09F2BEA1" w14:textId="77777777" w:rsidTr="00465F94">
        <w:tc>
          <w:tcPr>
            <w:tcW w:w="637" w:type="dxa"/>
            <w:vAlign w:val="center"/>
          </w:tcPr>
          <w:p w14:paraId="562E4D15" w14:textId="77777777" w:rsidR="00FB1144" w:rsidRDefault="00FB1144" w:rsidP="00FB1144">
            <w:pPr>
              <w:tabs>
                <w:tab w:val="left" w:pos="0"/>
              </w:tabs>
              <w:ind w:firstLine="0"/>
            </w:pPr>
            <w:r>
              <w:t>1.8</w:t>
            </w:r>
          </w:p>
        </w:tc>
        <w:tc>
          <w:tcPr>
            <w:tcW w:w="1056" w:type="dxa"/>
            <w:vAlign w:val="center"/>
          </w:tcPr>
          <w:p w14:paraId="49500342" w14:textId="77777777" w:rsidR="00FB1144" w:rsidRDefault="00FB1144" w:rsidP="00FB1144">
            <w:pPr>
              <w:tabs>
                <w:tab w:val="left" w:pos="0"/>
              </w:tabs>
              <w:ind w:firstLine="0"/>
            </w:pPr>
            <w:r>
              <w:t>RT0033</w:t>
            </w:r>
          </w:p>
        </w:tc>
        <w:tc>
          <w:tcPr>
            <w:tcW w:w="2652" w:type="dxa"/>
            <w:vAlign w:val="center"/>
          </w:tcPr>
          <w:p w14:paraId="1D99D2A5" w14:textId="77777777" w:rsidR="00FB1144" w:rsidRDefault="00FB1144" w:rsidP="00FB1144">
            <w:pPr>
              <w:tabs>
                <w:tab w:val="left" w:pos="0"/>
              </w:tabs>
              <w:ind w:firstLine="0"/>
            </w:pPr>
            <w:r w:rsidRPr="009F7C8F">
              <w:t>Privažiavimas prie Daugėdų nuo kelio 3204</w:t>
            </w:r>
          </w:p>
        </w:tc>
        <w:tc>
          <w:tcPr>
            <w:tcW w:w="1554" w:type="dxa"/>
            <w:vAlign w:val="center"/>
          </w:tcPr>
          <w:p w14:paraId="3132CB59" w14:textId="77777777" w:rsidR="00FB1144" w:rsidRDefault="00FB1144" w:rsidP="00FB1144">
            <w:pPr>
              <w:tabs>
                <w:tab w:val="left" w:pos="0"/>
              </w:tabs>
              <w:ind w:firstLine="0"/>
            </w:pPr>
            <w:r>
              <w:t>0,392</w:t>
            </w:r>
          </w:p>
        </w:tc>
        <w:tc>
          <w:tcPr>
            <w:tcW w:w="2057" w:type="dxa"/>
            <w:vAlign w:val="center"/>
          </w:tcPr>
          <w:p w14:paraId="04AFF325" w14:textId="77777777" w:rsidR="00FB1144" w:rsidRDefault="00FB1144" w:rsidP="00FB1144">
            <w:pPr>
              <w:tabs>
                <w:tab w:val="left" w:pos="0"/>
              </w:tabs>
              <w:ind w:firstLine="0"/>
            </w:pPr>
            <w:r>
              <w:t>4400-5963-1286</w:t>
            </w:r>
          </w:p>
        </w:tc>
        <w:tc>
          <w:tcPr>
            <w:tcW w:w="1559" w:type="dxa"/>
            <w:vAlign w:val="center"/>
          </w:tcPr>
          <w:p w14:paraId="6D0F95CD" w14:textId="77777777" w:rsidR="00FB1144" w:rsidRDefault="00FB1144" w:rsidP="00FB1144">
            <w:pPr>
              <w:tabs>
                <w:tab w:val="left" w:pos="0"/>
              </w:tabs>
              <w:ind w:firstLine="0"/>
            </w:pPr>
            <w:r>
              <w:t>kelių</w:t>
            </w:r>
          </w:p>
        </w:tc>
      </w:tr>
      <w:tr w:rsidR="00FB1144" w14:paraId="449712AA" w14:textId="77777777" w:rsidTr="00465F94">
        <w:tc>
          <w:tcPr>
            <w:tcW w:w="637" w:type="dxa"/>
            <w:vAlign w:val="center"/>
          </w:tcPr>
          <w:p w14:paraId="4087E25B" w14:textId="77777777" w:rsidR="00FB1144" w:rsidRDefault="00FB1144" w:rsidP="00FB1144">
            <w:pPr>
              <w:tabs>
                <w:tab w:val="left" w:pos="0"/>
              </w:tabs>
              <w:ind w:firstLine="0"/>
            </w:pPr>
            <w:r>
              <w:t>1.9</w:t>
            </w:r>
          </w:p>
        </w:tc>
        <w:tc>
          <w:tcPr>
            <w:tcW w:w="1056" w:type="dxa"/>
            <w:vAlign w:val="center"/>
          </w:tcPr>
          <w:p w14:paraId="38039BEB" w14:textId="77777777" w:rsidR="00FB1144" w:rsidRDefault="00FB1144" w:rsidP="00FB1144">
            <w:pPr>
              <w:tabs>
                <w:tab w:val="left" w:pos="0"/>
              </w:tabs>
              <w:ind w:firstLine="0"/>
            </w:pPr>
            <w:r>
              <w:t>RT7048</w:t>
            </w:r>
          </w:p>
        </w:tc>
        <w:tc>
          <w:tcPr>
            <w:tcW w:w="2652" w:type="dxa"/>
            <w:vAlign w:val="center"/>
          </w:tcPr>
          <w:p w14:paraId="7D815E8F" w14:textId="77777777" w:rsidR="00FB1144" w:rsidRDefault="00FB1144" w:rsidP="00FB1144">
            <w:pPr>
              <w:tabs>
                <w:tab w:val="left" w:pos="0"/>
              </w:tabs>
              <w:ind w:firstLine="0"/>
            </w:pPr>
            <w:r w:rsidRPr="002827CE">
              <w:t>Miškų g.</w:t>
            </w:r>
          </w:p>
        </w:tc>
        <w:tc>
          <w:tcPr>
            <w:tcW w:w="1554" w:type="dxa"/>
            <w:vAlign w:val="center"/>
          </w:tcPr>
          <w:p w14:paraId="67158C22" w14:textId="77777777" w:rsidR="00FB1144" w:rsidRDefault="00FB1144" w:rsidP="00FB1144">
            <w:pPr>
              <w:tabs>
                <w:tab w:val="left" w:pos="0"/>
              </w:tabs>
              <w:ind w:firstLine="0"/>
            </w:pPr>
            <w:r>
              <w:t>0,108</w:t>
            </w:r>
          </w:p>
        </w:tc>
        <w:tc>
          <w:tcPr>
            <w:tcW w:w="2057" w:type="dxa"/>
            <w:vAlign w:val="center"/>
          </w:tcPr>
          <w:p w14:paraId="40ADDBAE" w14:textId="77777777" w:rsidR="00FB1144" w:rsidRDefault="00FB1144" w:rsidP="00FB1144">
            <w:pPr>
              <w:tabs>
                <w:tab w:val="left" w:pos="0"/>
              </w:tabs>
              <w:ind w:firstLine="0"/>
            </w:pPr>
            <w:r>
              <w:t>4400-5218-2060</w:t>
            </w:r>
          </w:p>
        </w:tc>
        <w:tc>
          <w:tcPr>
            <w:tcW w:w="1559" w:type="dxa"/>
            <w:vAlign w:val="center"/>
          </w:tcPr>
          <w:p w14:paraId="68D16831" w14:textId="77777777" w:rsidR="00FB1144" w:rsidRDefault="00FB1144" w:rsidP="00FB1144">
            <w:pPr>
              <w:tabs>
                <w:tab w:val="left" w:pos="0"/>
              </w:tabs>
              <w:ind w:firstLine="0"/>
            </w:pPr>
            <w:r>
              <w:t>kelių (gatvių)</w:t>
            </w:r>
          </w:p>
        </w:tc>
      </w:tr>
      <w:tr w:rsidR="00FB1144" w14:paraId="1FBD07D3" w14:textId="77777777" w:rsidTr="00465F94">
        <w:tc>
          <w:tcPr>
            <w:tcW w:w="637" w:type="dxa"/>
            <w:vAlign w:val="center"/>
          </w:tcPr>
          <w:p w14:paraId="72B3EF0D" w14:textId="77777777" w:rsidR="00FB1144" w:rsidRDefault="00FB1144" w:rsidP="00FB1144">
            <w:pPr>
              <w:tabs>
                <w:tab w:val="left" w:pos="0"/>
              </w:tabs>
              <w:ind w:firstLine="0"/>
            </w:pPr>
            <w:r>
              <w:t>1.10</w:t>
            </w:r>
          </w:p>
        </w:tc>
        <w:tc>
          <w:tcPr>
            <w:tcW w:w="1056" w:type="dxa"/>
            <w:vAlign w:val="center"/>
          </w:tcPr>
          <w:p w14:paraId="7BE6CA1E" w14:textId="77777777" w:rsidR="00FB1144" w:rsidRDefault="00FB1144" w:rsidP="00FB1144">
            <w:pPr>
              <w:tabs>
                <w:tab w:val="left" w:pos="0"/>
              </w:tabs>
              <w:ind w:firstLine="0"/>
            </w:pPr>
            <w:r>
              <w:t>RT0139</w:t>
            </w:r>
          </w:p>
        </w:tc>
        <w:tc>
          <w:tcPr>
            <w:tcW w:w="2652" w:type="dxa"/>
            <w:vAlign w:val="center"/>
          </w:tcPr>
          <w:p w14:paraId="5FE4DF9A" w14:textId="77777777" w:rsidR="00FB1144" w:rsidRDefault="00FB1144" w:rsidP="00FB1144">
            <w:pPr>
              <w:tabs>
                <w:tab w:val="left" w:pos="0"/>
              </w:tabs>
              <w:ind w:firstLine="0"/>
            </w:pPr>
            <w:r>
              <w:t>Laukų g.</w:t>
            </w:r>
          </w:p>
        </w:tc>
        <w:tc>
          <w:tcPr>
            <w:tcW w:w="1554" w:type="dxa"/>
            <w:vAlign w:val="center"/>
          </w:tcPr>
          <w:p w14:paraId="6A62F6C7" w14:textId="77777777" w:rsidR="00FB1144" w:rsidRDefault="00FB1144" w:rsidP="00FB1144">
            <w:pPr>
              <w:tabs>
                <w:tab w:val="left" w:pos="0"/>
              </w:tabs>
              <w:ind w:firstLine="0"/>
            </w:pPr>
            <w:r>
              <w:t>0,564</w:t>
            </w:r>
          </w:p>
        </w:tc>
        <w:tc>
          <w:tcPr>
            <w:tcW w:w="2057" w:type="dxa"/>
            <w:vAlign w:val="center"/>
          </w:tcPr>
          <w:p w14:paraId="71A21658" w14:textId="77777777" w:rsidR="00FB1144" w:rsidRDefault="00FB1144" w:rsidP="00FB1144">
            <w:pPr>
              <w:tabs>
                <w:tab w:val="left" w:pos="0"/>
              </w:tabs>
              <w:ind w:firstLine="0"/>
            </w:pPr>
            <w:r>
              <w:t>4400-5476-3916</w:t>
            </w:r>
          </w:p>
        </w:tc>
        <w:tc>
          <w:tcPr>
            <w:tcW w:w="1559" w:type="dxa"/>
            <w:vAlign w:val="center"/>
          </w:tcPr>
          <w:p w14:paraId="724016F1" w14:textId="77777777" w:rsidR="00FB1144" w:rsidRDefault="00FB1144" w:rsidP="00FB1144">
            <w:pPr>
              <w:tabs>
                <w:tab w:val="left" w:pos="0"/>
              </w:tabs>
              <w:ind w:firstLine="0"/>
            </w:pPr>
            <w:r>
              <w:t>kelių (gatvių)</w:t>
            </w:r>
          </w:p>
        </w:tc>
      </w:tr>
      <w:tr w:rsidR="00FB1144" w14:paraId="164F15DA" w14:textId="77777777" w:rsidTr="00465F94">
        <w:tc>
          <w:tcPr>
            <w:tcW w:w="637" w:type="dxa"/>
            <w:vAlign w:val="center"/>
          </w:tcPr>
          <w:p w14:paraId="31E1EF43" w14:textId="77777777" w:rsidR="00FB1144" w:rsidRDefault="00FB1144" w:rsidP="00FB1144">
            <w:pPr>
              <w:tabs>
                <w:tab w:val="left" w:pos="0"/>
              </w:tabs>
              <w:ind w:firstLine="0"/>
            </w:pPr>
            <w:r>
              <w:t>1.11</w:t>
            </w:r>
          </w:p>
        </w:tc>
        <w:tc>
          <w:tcPr>
            <w:tcW w:w="1056" w:type="dxa"/>
            <w:vAlign w:val="center"/>
          </w:tcPr>
          <w:p w14:paraId="43A4AD5D" w14:textId="77777777" w:rsidR="00FB1144" w:rsidRDefault="00FB1144" w:rsidP="00FB1144">
            <w:pPr>
              <w:tabs>
                <w:tab w:val="left" w:pos="0"/>
              </w:tabs>
              <w:ind w:firstLine="0"/>
            </w:pPr>
            <w:r>
              <w:t>RT0214</w:t>
            </w:r>
          </w:p>
        </w:tc>
        <w:tc>
          <w:tcPr>
            <w:tcW w:w="2652" w:type="dxa"/>
            <w:vAlign w:val="center"/>
          </w:tcPr>
          <w:p w14:paraId="1F9BA254" w14:textId="77777777" w:rsidR="00FB1144" w:rsidRDefault="00FB1144" w:rsidP="00FB1144">
            <w:pPr>
              <w:tabs>
                <w:tab w:val="left" w:pos="0"/>
              </w:tabs>
              <w:ind w:firstLine="0"/>
            </w:pPr>
            <w:r>
              <w:t>Vietinės reikšmės kelias</w:t>
            </w:r>
          </w:p>
        </w:tc>
        <w:tc>
          <w:tcPr>
            <w:tcW w:w="1554" w:type="dxa"/>
            <w:vAlign w:val="center"/>
          </w:tcPr>
          <w:p w14:paraId="30AF2651" w14:textId="77777777" w:rsidR="00FB1144" w:rsidRDefault="00FB1144" w:rsidP="00FB1144">
            <w:pPr>
              <w:tabs>
                <w:tab w:val="left" w:pos="0"/>
              </w:tabs>
              <w:ind w:firstLine="0"/>
            </w:pPr>
            <w:r>
              <w:t>0,260</w:t>
            </w:r>
          </w:p>
        </w:tc>
        <w:tc>
          <w:tcPr>
            <w:tcW w:w="2057" w:type="dxa"/>
            <w:vAlign w:val="center"/>
          </w:tcPr>
          <w:p w14:paraId="4A5DB4F0" w14:textId="77777777" w:rsidR="00FB1144" w:rsidRDefault="00FB1144" w:rsidP="00FB1144">
            <w:pPr>
              <w:tabs>
                <w:tab w:val="left" w:pos="0"/>
              </w:tabs>
              <w:ind w:firstLine="0"/>
            </w:pPr>
            <w:r>
              <w:t>4400-5481-3438</w:t>
            </w:r>
          </w:p>
        </w:tc>
        <w:tc>
          <w:tcPr>
            <w:tcW w:w="1559" w:type="dxa"/>
            <w:vAlign w:val="center"/>
          </w:tcPr>
          <w:p w14:paraId="07F327EB" w14:textId="77777777" w:rsidR="00FB1144" w:rsidRDefault="00FB1144" w:rsidP="00FB1144">
            <w:pPr>
              <w:tabs>
                <w:tab w:val="left" w:pos="0"/>
              </w:tabs>
              <w:ind w:firstLine="0"/>
            </w:pPr>
            <w:r>
              <w:t>kelių</w:t>
            </w:r>
          </w:p>
        </w:tc>
      </w:tr>
      <w:tr w:rsidR="00FB1144" w14:paraId="4A4BC6BA" w14:textId="77777777" w:rsidTr="00465F94">
        <w:tc>
          <w:tcPr>
            <w:tcW w:w="637" w:type="dxa"/>
            <w:vAlign w:val="center"/>
          </w:tcPr>
          <w:p w14:paraId="7305F780" w14:textId="77777777" w:rsidR="00FB1144" w:rsidRDefault="00FB1144" w:rsidP="00FB1144">
            <w:pPr>
              <w:tabs>
                <w:tab w:val="left" w:pos="0"/>
              </w:tabs>
              <w:ind w:firstLine="0"/>
            </w:pPr>
            <w:r>
              <w:t>1.12</w:t>
            </w:r>
          </w:p>
        </w:tc>
        <w:tc>
          <w:tcPr>
            <w:tcW w:w="1056" w:type="dxa"/>
            <w:vAlign w:val="center"/>
          </w:tcPr>
          <w:p w14:paraId="46F4E941" w14:textId="77777777" w:rsidR="00FB1144" w:rsidRDefault="00FB1144" w:rsidP="00FB1144">
            <w:pPr>
              <w:tabs>
                <w:tab w:val="left" w:pos="0"/>
              </w:tabs>
              <w:ind w:firstLine="0"/>
            </w:pPr>
            <w:r>
              <w:t>RT0125</w:t>
            </w:r>
          </w:p>
        </w:tc>
        <w:tc>
          <w:tcPr>
            <w:tcW w:w="2652" w:type="dxa"/>
            <w:vAlign w:val="center"/>
          </w:tcPr>
          <w:p w14:paraId="3CA530EA" w14:textId="77777777" w:rsidR="00FB1144" w:rsidRDefault="00FB1144" w:rsidP="00FB1144">
            <w:pPr>
              <w:tabs>
                <w:tab w:val="left" w:pos="0"/>
              </w:tabs>
              <w:ind w:firstLine="0"/>
            </w:pPr>
            <w:r>
              <w:t>Aitros g.</w:t>
            </w:r>
          </w:p>
        </w:tc>
        <w:tc>
          <w:tcPr>
            <w:tcW w:w="1554" w:type="dxa"/>
            <w:vAlign w:val="center"/>
          </w:tcPr>
          <w:p w14:paraId="285253BB" w14:textId="77777777" w:rsidR="00FB1144" w:rsidRDefault="00FB1144" w:rsidP="00FB1144">
            <w:pPr>
              <w:tabs>
                <w:tab w:val="left" w:pos="0"/>
              </w:tabs>
              <w:ind w:firstLine="0"/>
            </w:pPr>
            <w:r>
              <w:t>4,467</w:t>
            </w:r>
          </w:p>
        </w:tc>
        <w:tc>
          <w:tcPr>
            <w:tcW w:w="2057" w:type="dxa"/>
            <w:vAlign w:val="center"/>
          </w:tcPr>
          <w:p w14:paraId="7962F4C9" w14:textId="77777777" w:rsidR="00FB1144" w:rsidRDefault="00FB1144" w:rsidP="00FB1144">
            <w:pPr>
              <w:tabs>
                <w:tab w:val="left" w:pos="0"/>
              </w:tabs>
              <w:ind w:firstLine="0"/>
            </w:pPr>
            <w:r>
              <w:t>4400-5328-9575</w:t>
            </w:r>
          </w:p>
        </w:tc>
        <w:tc>
          <w:tcPr>
            <w:tcW w:w="1559" w:type="dxa"/>
            <w:vAlign w:val="center"/>
          </w:tcPr>
          <w:p w14:paraId="6455CAA3" w14:textId="77777777" w:rsidR="00FB1144" w:rsidRDefault="00FB1144" w:rsidP="00FB1144">
            <w:pPr>
              <w:tabs>
                <w:tab w:val="left" w:pos="0"/>
              </w:tabs>
              <w:ind w:firstLine="0"/>
            </w:pPr>
            <w:r>
              <w:t>kelių</w:t>
            </w:r>
          </w:p>
        </w:tc>
      </w:tr>
      <w:tr w:rsidR="00FB1144" w14:paraId="1AD924DE" w14:textId="77777777" w:rsidTr="00465F94">
        <w:tc>
          <w:tcPr>
            <w:tcW w:w="637" w:type="dxa"/>
            <w:vAlign w:val="center"/>
          </w:tcPr>
          <w:p w14:paraId="58139C8B" w14:textId="77777777" w:rsidR="00FB1144" w:rsidRDefault="00FB1144" w:rsidP="00FB1144">
            <w:pPr>
              <w:tabs>
                <w:tab w:val="left" w:pos="0"/>
              </w:tabs>
              <w:ind w:firstLine="0"/>
            </w:pPr>
            <w:r>
              <w:lastRenderedPageBreak/>
              <w:t>1.13</w:t>
            </w:r>
          </w:p>
        </w:tc>
        <w:tc>
          <w:tcPr>
            <w:tcW w:w="1056" w:type="dxa"/>
            <w:vAlign w:val="center"/>
          </w:tcPr>
          <w:p w14:paraId="03696B93" w14:textId="77777777" w:rsidR="00FB1144" w:rsidRDefault="00FB1144" w:rsidP="00FB1144">
            <w:pPr>
              <w:tabs>
                <w:tab w:val="left" w:pos="0"/>
              </w:tabs>
              <w:ind w:firstLine="0"/>
            </w:pPr>
            <w:r>
              <w:t>RT0147</w:t>
            </w:r>
          </w:p>
        </w:tc>
        <w:tc>
          <w:tcPr>
            <w:tcW w:w="2652" w:type="dxa"/>
            <w:vAlign w:val="center"/>
          </w:tcPr>
          <w:p w14:paraId="7E50892A" w14:textId="77777777" w:rsidR="00FB1144" w:rsidRDefault="00FB1144" w:rsidP="00FB1144">
            <w:pPr>
              <w:tabs>
                <w:tab w:val="left" w:pos="0"/>
              </w:tabs>
              <w:ind w:firstLine="0"/>
            </w:pPr>
            <w:r w:rsidRPr="00B2483C">
              <w:t>Privažiuojamasis kelias prie Pupšių miško nuo kelio RT0146</w:t>
            </w:r>
          </w:p>
        </w:tc>
        <w:tc>
          <w:tcPr>
            <w:tcW w:w="1554" w:type="dxa"/>
            <w:vAlign w:val="center"/>
          </w:tcPr>
          <w:p w14:paraId="72AB1B3F" w14:textId="77777777" w:rsidR="00FB1144" w:rsidRDefault="00FB1144" w:rsidP="00FB1144">
            <w:pPr>
              <w:tabs>
                <w:tab w:val="left" w:pos="0"/>
              </w:tabs>
              <w:ind w:firstLine="0"/>
            </w:pPr>
            <w:r>
              <w:t>0,688</w:t>
            </w:r>
          </w:p>
        </w:tc>
        <w:tc>
          <w:tcPr>
            <w:tcW w:w="2057" w:type="dxa"/>
            <w:vAlign w:val="center"/>
          </w:tcPr>
          <w:p w14:paraId="29413DFE" w14:textId="77777777" w:rsidR="00FB1144" w:rsidRDefault="00FB1144" w:rsidP="00FB1144">
            <w:pPr>
              <w:tabs>
                <w:tab w:val="left" w:pos="0"/>
              </w:tabs>
              <w:ind w:firstLine="0"/>
            </w:pPr>
            <w:r>
              <w:t>4400-5529-4474</w:t>
            </w:r>
          </w:p>
        </w:tc>
        <w:tc>
          <w:tcPr>
            <w:tcW w:w="1559" w:type="dxa"/>
            <w:vAlign w:val="center"/>
          </w:tcPr>
          <w:p w14:paraId="46F407B9" w14:textId="77777777" w:rsidR="00FB1144" w:rsidRDefault="00FB1144" w:rsidP="00FB1144">
            <w:pPr>
              <w:tabs>
                <w:tab w:val="left" w:pos="0"/>
              </w:tabs>
              <w:ind w:firstLine="0"/>
            </w:pPr>
            <w:r>
              <w:t>kelių</w:t>
            </w:r>
          </w:p>
        </w:tc>
      </w:tr>
      <w:tr w:rsidR="00FB1144" w14:paraId="0B24A42D" w14:textId="77777777" w:rsidTr="00465F94">
        <w:tc>
          <w:tcPr>
            <w:tcW w:w="637" w:type="dxa"/>
            <w:vAlign w:val="center"/>
          </w:tcPr>
          <w:p w14:paraId="17681844" w14:textId="77777777" w:rsidR="00FB1144" w:rsidRDefault="00FB1144" w:rsidP="00FB1144">
            <w:pPr>
              <w:tabs>
                <w:tab w:val="left" w:pos="0"/>
              </w:tabs>
              <w:ind w:firstLine="0"/>
            </w:pPr>
            <w:r>
              <w:t>1.14</w:t>
            </w:r>
          </w:p>
        </w:tc>
        <w:tc>
          <w:tcPr>
            <w:tcW w:w="1056" w:type="dxa"/>
            <w:vAlign w:val="center"/>
          </w:tcPr>
          <w:p w14:paraId="0F77A459" w14:textId="77777777" w:rsidR="00FB1144" w:rsidRDefault="00FB1144" w:rsidP="00FB1144">
            <w:pPr>
              <w:tabs>
                <w:tab w:val="left" w:pos="0"/>
              </w:tabs>
              <w:ind w:firstLine="0"/>
            </w:pPr>
            <w:r>
              <w:t>RT0147</w:t>
            </w:r>
          </w:p>
        </w:tc>
        <w:tc>
          <w:tcPr>
            <w:tcW w:w="2652" w:type="dxa"/>
            <w:vAlign w:val="center"/>
          </w:tcPr>
          <w:p w14:paraId="7BE8B448" w14:textId="77777777" w:rsidR="00FB1144" w:rsidRDefault="00FB1144" w:rsidP="00FB1144">
            <w:pPr>
              <w:tabs>
                <w:tab w:val="left" w:pos="0"/>
              </w:tabs>
              <w:ind w:firstLine="0"/>
            </w:pPr>
            <w:r w:rsidRPr="00B2483C">
              <w:t>Privažiuojamasis kelias prie Pupšių miško nuo kelio RT0146</w:t>
            </w:r>
          </w:p>
        </w:tc>
        <w:tc>
          <w:tcPr>
            <w:tcW w:w="1554" w:type="dxa"/>
            <w:vAlign w:val="center"/>
          </w:tcPr>
          <w:p w14:paraId="29593913" w14:textId="77777777" w:rsidR="00FB1144" w:rsidRDefault="00FB1144" w:rsidP="00FB1144">
            <w:pPr>
              <w:tabs>
                <w:tab w:val="left" w:pos="0"/>
              </w:tabs>
              <w:ind w:firstLine="0"/>
            </w:pPr>
            <w:r>
              <w:t>0,879</w:t>
            </w:r>
          </w:p>
        </w:tc>
        <w:tc>
          <w:tcPr>
            <w:tcW w:w="2057" w:type="dxa"/>
            <w:vAlign w:val="center"/>
          </w:tcPr>
          <w:p w14:paraId="5EEF5EC0" w14:textId="77777777" w:rsidR="00FB1144" w:rsidRDefault="00FB1144" w:rsidP="00FB1144">
            <w:pPr>
              <w:tabs>
                <w:tab w:val="left" w:pos="0"/>
              </w:tabs>
              <w:ind w:firstLine="0"/>
            </w:pPr>
            <w:r>
              <w:t>4400-5477-2137</w:t>
            </w:r>
          </w:p>
        </w:tc>
        <w:tc>
          <w:tcPr>
            <w:tcW w:w="1559" w:type="dxa"/>
            <w:vAlign w:val="center"/>
          </w:tcPr>
          <w:p w14:paraId="2012C537" w14:textId="77777777" w:rsidR="00FB1144" w:rsidRDefault="00FB1144" w:rsidP="00FB1144">
            <w:pPr>
              <w:tabs>
                <w:tab w:val="left" w:pos="0"/>
              </w:tabs>
              <w:ind w:firstLine="0"/>
            </w:pPr>
            <w:r>
              <w:t>kelių</w:t>
            </w:r>
          </w:p>
        </w:tc>
      </w:tr>
      <w:tr w:rsidR="00FB1144" w14:paraId="77D793CD" w14:textId="77777777" w:rsidTr="00465F94">
        <w:tc>
          <w:tcPr>
            <w:tcW w:w="637" w:type="dxa"/>
            <w:vAlign w:val="center"/>
          </w:tcPr>
          <w:p w14:paraId="17BB19FB" w14:textId="77777777" w:rsidR="00FB1144" w:rsidRDefault="00FB1144" w:rsidP="00FB1144">
            <w:pPr>
              <w:tabs>
                <w:tab w:val="left" w:pos="0"/>
              </w:tabs>
              <w:ind w:firstLine="0"/>
            </w:pPr>
            <w:r>
              <w:t>1.15</w:t>
            </w:r>
          </w:p>
        </w:tc>
        <w:tc>
          <w:tcPr>
            <w:tcW w:w="1056" w:type="dxa"/>
            <w:vAlign w:val="center"/>
          </w:tcPr>
          <w:p w14:paraId="7FE07E88" w14:textId="77777777" w:rsidR="00FB1144" w:rsidRDefault="00FB1144" w:rsidP="00FB1144">
            <w:pPr>
              <w:tabs>
                <w:tab w:val="left" w:pos="0"/>
              </w:tabs>
              <w:ind w:firstLine="0"/>
            </w:pPr>
            <w:r>
              <w:t>RT0102</w:t>
            </w:r>
          </w:p>
        </w:tc>
        <w:tc>
          <w:tcPr>
            <w:tcW w:w="2652" w:type="dxa"/>
            <w:vAlign w:val="center"/>
          </w:tcPr>
          <w:p w14:paraId="62632B21" w14:textId="77777777" w:rsidR="00FB1144" w:rsidRDefault="00FB1144" w:rsidP="00FB1144">
            <w:pPr>
              <w:tabs>
                <w:tab w:val="left" w:pos="0"/>
              </w:tabs>
              <w:ind w:firstLine="0"/>
            </w:pPr>
            <w:r>
              <w:t>Kelias Kadagynai–Sauslaukis</w:t>
            </w:r>
          </w:p>
        </w:tc>
        <w:tc>
          <w:tcPr>
            <w:tcW w:w="1554" w:type="dxa"/>
            <w:vAlign w:val="center"/>
          </w:tcPr>
          <w:p w14:paraId="117A776B" w14:textId="77777777" w:rsidR="00FB1144" w:rsidRDefault="00FB1144" w:rsidP="00FB1144">
            <w:pPr>
              <w:tabs>
                <w:tab w:val="left" w:pos="0"/>
              </w:tabs>
              <w:ind w:firstLine="0"/>
            </w:pPr>
            <w:r>
              <w:t>0,855</w:t>
            </w:r>
          </w:p>
        </w:tc>
        <w:tc>
          <w:tcPr>
            <w:tcW w:w="2057" w:type="dxa"/>
            <w:vAlign w:val="center"/>
          </w:tcPr>
          <w:p w14:paraId="224402F6" w14:textId="77777777" w:rsidR="00FB1144" w:rsidRDefault="00FB1144" w:rsidP="00FB1144">
            <w:pPr>
              <w:tabs>
                <w:tab w:val="left" w:pos="0"/>
              </w:tabs>
              <w:ind w:firstLine="0"/>
            </w:pPr>
            <w:r>
              <w:t>4400-5477-1894</w:t>
            </w:r>
          </w:p>
        </w:tc>
        <w:tc>
          <w:tcPr>
            <w:tcW w:w="1559" w:type="dxa"/>
            <w:vAlign w:val="center"/>
          </w:tcPr>
          <w:p w14:paraId="26326EF6" w14:textId="77777777" w:rsidR="00FB1144" w:rsidRDefault="00FB1144" w:rsidP="00FB1144">
            <w:pPr>
              <w:tabs>
                <w:tab w:val="left" w:pos="0"/>
              </w:tabs>
              <w:ind w:firstLine="0"/>
            </w:pPr>
            <w:r>
              <w:t>kelių</w:t>
            </w:r>
          </w:p>
        </w:tc>
      </w:tr>
      <w:tr w:rsidR="00FB1144" w14:paraId="373903BB" w14:textId="77777777" w:rsidTr="00465F94">
        <w:tc>
          <w:tcPr>
            <w:tcW w:w="637" w:type="dxa"/>
            <w:vAlign w:val="center"/>
          </w:tcPr>
          <w:p w14:paraId="244E27C5" w14:textId="77777777" w:rsidR="00FB1144" w:rsidRDefault="00FB1144" w:rsidP="00FB1144">
            <w:pPr>
              <w:tabs>
                <w:tab w:val="left" w:pos="0"/>
              </w:tabs>
              <w:ind w:firstLine="0"/>
            </w:pPr>
            <w:r>
              <w:t>1.16</w:t>
            </w:r>
          </w:p>
        </w:tc>
        <w:tc>
          <w:tcPr>
            <w:tcW w:w="1056" w:type="dxa"/>
            <w:vAlign w:val="center"/>
          </w:tcPr>
          <w:p w14:paraId="655873A0" w14:textId="77777777" w:rsidR="00FB1144" w:rsidRDefault="00FB1144" w:rsidP="00FB1144">
            <w:pPr>
              <w:tabs>
                <w:tab w:val="left" w:pos="0"/>
              </w:tabs>
              <w:ind w:firstLine="0"/>
            </w:pPr>
            <w:r>
              <w:t>RT0102</w:t>
            </w:r>
          </w:p>
        </w:tc>
        <w:tc>
          <w:tcPr>
            <w:tcW w:w="2652" w:type="dxa"/>
            <w:vAlign w:val="center"/>
          </w:tcPr>
          <w:p w14:paraId="0D58B0C6" w14:textId="77777777" w:rsidR="00FB1144" w:rsidRDefault="00FB1144" w:rsidP="00FB1144">
            <w:pPr>
              <w:tabs>
                <w:tab w:val="left" w:pos="0"/>
              </w:tabs>
              <w:ind w:firstLine="0"/>
            </w:pPr>
            <w:r>
              <w:t>Kelias Kadagynai–Sauslaukis</w:t>
            </w:r>
          </w:p>
        </w:tc>
        <w:tc>
          <w:tcPr>
            <w:tcW w:w="1554" w:type="dxa"/>
            <w:vAlign w:val="center"/>
          </w:tcPr>
          <w:p w14:paraId="1E8241C5" w14:textId="77777777" w:rsidR="00FB1144" w:rsidRDefault="00FB1144" w:rsidP="00FB1144">
            <w:pPr>
              <w:tabs>
                <w:tab w:val="left" w:pos="0"/>
              </w:tabs>
              <w:ind w:firstLine="0"/>
            </w:pPr>
            <w:r>
              <w:t>0,962</w:t>
            </w:r>
          </w:p>
        </w:tc>
        <w:tc>
          <w:tcPr>
            <w:tcW w:w="2057" w:type="dxa"/>
            <w:vAlign w:val="center"/>
          </w:tcPr>
          <w:p w14:paraId="0621F1FF" w14:textId="77777777" w:rsidR="00FB1144" w:rsidRDefault="00FB1144" w:rsidP="00FB1144">
            <w:pPr>
              <w:tabs>
                <w:tab w:val="left" w:pos="0"/>
              </w:tabs>
              <w:ind w:firstLine="0"/>
            </w:pPr>
            <w:r>
              <w:t>4400-5499-7218</w:t>
            </w:r>
          </w:p>
        </w:tc>
        <w:tc>
          <w:tcPr>
            <w:tcW w:w="1559" w:type="dxa"/>
            <w:vAlign w:val="center"/>
          </w:tcPr>
          <w:p w14:paraId="5F4D656E" w14:textId="77777777" w:rsidR="00FB1144" w:rsidRDefault="00FB1144" w:rsidP="00FB1144">
            <w:pPr>
              <w:tabs>
                <w:tab w:val="left" w:pos="0"/>
              </w:tabs>
              <w:ind w:firstLine="0"/>
            </w:pPr>
            <w:r>
              <w:t>kelių</w:t>
            </w:r>
          </w:p>
        </w:tc>
      </w:tr>
      <w:tr w:rsidR="00FB1144" w14:paraId="30B44D60" w14:textId="77777777" w:rsidTr="00465F94">
        <w:tc>
          <w:tcPr>
            <w:tcW w:w="637" w:type="dxa"/>
            <w:vAlign w:val="center"/>
          </w:tcPr>
          <w:p w14:paraId="2150DD73" w14:textId="77777777" w:rsidR="00FB1144" w:rsidRDefault="00FB1144" w:rsidP="00FB1144">
            <w:pPr>
              <w:tabs>
                <w:tab w:val="left" w:pos="0"/>
              </w:tabs>
              <w:ind w:firstLine="0"/>
            </w:pPr>
            <w:r>
              <w:t>1.17</w:t>
            </w:r>
          </w:p>
        </w:tc>
        <w:tc>
          <w:tcPr>
            <w:tcW w:w="1056" w:type="dxa"/>
            <w:vAlign w:val="center"/>
          </w:tcPr>
          <w:p w14:paraId="364C4751" w14:textId="77777777" w:rsidR="00FB1144" w:rsidRDefault="00FB1144" w:rsidP="00FB1144">
            <w:pPr>
              <w:tabs>
                <w:tab w:val="left" w:pos="0"/>
              </w:tabs>
              <w:ind w:firstLine="0"/>
            </w:pPr>
            <w:r>
              <w:t>RT0126</w:t>
            </w:r>
          </w:p>
        </w:tc>
        <w:tc>
          <w:tcPr>
            <w:tcW w:w="2652" w:type="dxa"/>
            <w:vAlign w:val="center"/>
          </w:tcPr>
          <w:p w14:paraId="2758AD4B" w14:textId="77777777" w:rsidR="00FB1144" w:rsidRDefault="00FB1144" w:rsidP="00FB1144">
            <w:pPr>
              <w:tabs>
                <w:tab w:val="left" w:pos="0"/>
              </w:tabs>
              <w:ind w:firstLine="0"/>
            </w:pPr>
            <w:r>
              <w:t>Dvaro g.</w:t>
            </w:r>
          </w:p>
        </w:tc>
        <w:tc>
          <w:tcPr>
            <w:tcW w:w="1554" w:type="dxa"/>
            <w:vAlign w:val="center"/>
          </w:tcPr>
          <w:p w14:paraId="0FFCD8EF" w14:textId="77777777" w:rsidR="00FB1144" w:rsidRDefault="00FB1144" w:rsidP="00FB1144">
            <w:pPr>
              <w:tabs>
                <w:tab w:val="left" w:pos="0"/>
              </w:tabs>
              <w:ind w:firstLine="0"/>
            </w:pPr>
            <w:r>
              <w:t>2,163</w:t>
            </w:r>
          </w:p>
        </w:tc>
        <w:tc>
          <w:tcPr>
            <w:tcW w:w="2057" w:type="dxa"/>
            <w:vAlign w:val="center"/>
          </w:tcPr>
          <w:p w14:paraId="721B159F" w14:textId="77777777" w:rsidR="00FB1144" w:rsidRDefault="00FB1144" w:rsidP="00FB1144">
            <w:pPr>
              <w:tabs>
                <w:tab w:val="left" w:pos="0"/>
              </w:tabs>
              <w:ind w:firstLine="0"/>
            </w:pPr>
            <w:r>
              <w:t>4400-5070-6040</w:t>
            </w:r>
          </w:p>
        </w:tc>
        <w:tc>
          <w:tcPr>
            <w:tcW w:w="1559" w:type="dxa"/>
            <w:vAlign w:val="center"/>
          </w:tcPr>
          <w:p w14:paraId="14197BEF" w14:textId="77777777" w:rsidR="00FB1144" w:rsidRDefault="00FB1144" w:rsidP="00FB1144">
            <w:pPr>
              <w:tabs>
                <w:tab w:val="left" w:pos="0"/>
              </w:tabs>
              <w:ind w:firstLine="0"/>
            </w:pPr>
            <w:r>
              <w:t>kelių (gatvių)</w:t>
            </w:r>
          </w:p>
        </w:tc>
      </w:tr>
    </w:tbl>
    <w:p w14:paraId="100935A4" w14:textId="77777777" w:rsidR="00FB1144" w:rsidRDefault="00FB1144" w:rsidP="00FB1144">
      <w:pPr>
        <w:tabs>
          <w:tab w:val="left" w:pos="0"/>
        </w:tabs>
      </w:pPr>
    </w:p>
    <w:p w14:paraId="4C5B9F48" w14:textId="24A20874" w:rsidR="00FB1144" w:rsidRPr="00730061" w:rsidRDefault="00FB1144" w:rsidP="00FB1144">
      <w:pPr>
        <w:tabs>
          <w:tab w:val="left" w:pos="0"/>
        </w:tabs>
      </w:pPr>
      <w:r>
        <w:t xml:space="preserve">      </w:t>
      </w:r>
      <w:r w:rsidRPr="00730061">
        <w:t xml:space="preserve">Įregistravus nuosavybės teise 1 punkte nurodytą turtą, </w:t>
      </w:r>
      <w:r>
        <w:t xml:space="preserve">jį </w:t>
      </w:r>
      <w:r w:rsidRPr="00730061">
        <w:t>įregistruoti Rietavo savivaldybės administracijos patikėjimo teis</w:t>
      </w:r>
      <w:r>
        <w:t>e</w:t>
      </w:r>
      <w:r w:rsidRPr="00730061">
        <w:t xml:space="preserve">. </w:t>
      </w:r>
    </w:p>
    <w:p w14:paraId="71FA6AAA" w14:textId="6F1F7395" w:rsidR="00FB1144" w:rsidRPr="00730061" w:rsidRDefault="00FB1144" w:rsidP="00FB1144">
      <w:pPr>
        <w:tabs>
          <w:tab w:val="left" w:pos="0"/>
        </w:tabs>
      </w:pPr>
      <w:r>
        <w:t xml:space="preserve">      </w:t>
      </w:r>
      <w:r w:rsidRPr="00730061">
        <w:t>Įpareigoti Rietavo</w:t>
      </w:r>
      <w:r>
        <w:t xml:space="preserve"> savivaldybės administracijos</w:t>
      </w:r>
      <w:r w:rsidRPr="00730061">
        <w:t xml:space="preserve"> Daugėdų, Medingėnų, Rietavo miesto, Rietavo, Tverų seniūnijų seniūnus patikslinti 1 punkte nurodyto turto duomenis apskaitos registruose.</w:t>
      </w:r>
    </w:p>
    <w:p w14:paraId="3C7BA0C5" w14:textId="6DF8714C" w:rsidR="005B0B24" w:rsidRPr="0048099C" w:rsidRDefault="005B0B24" w:rsidP="00FB1144">
      <w:pPr>
        <w:ind w:right="-1" w:firstLine="709"/>
        <w:rPr>
          <w:szCs w:val="24"/>
        </w:rPr>
      </w:pPr>
      <w:r>
        <w:rPr>
          <w:szCs w:val="24"/>
        </w:rPr>
        <w:t xml:space="preserve"> </w:t>
      </w:r>
      <w:r w:rsidR="00FB1144">
        <w:rPr>
          <w:szCs w:val="24"/>
        </w:rPr>
        <w:t xml:space="preserve">      </w:t>
      </w:r>
      <w:r w:rsidRPr="0048099C">
        <w:rPr>
          <w:szCs w:val="24"/>
        </w:rPr>
        <w:t>Balsuota už pateiktą sprendimo projektą – 1</w:t>
      </w:r>
      <w:r>
        <w:rPr>
          <w:szCs w:val="24"/>
        </w:rPr>
        <w:t>5</w:t>
      </w:r>
      <w:r w:rsidRPr="0048099C">
        <w:rPr>
          <w:szCs w:val="24"/>
        </w:rPr>
        <w:t xml:space="preserve"> už.</w:t>
      </w:r>
    </w:p>
    <w:p w14:paraId="6DD38579" w14:textId="77777777" w:rsidR="005B0B24" w:rsidRPr="00F005D4" w:rsidRDefault="005B0B24" w:rsidP="005B0B24">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695F7D54" w14:textId="77777777" w:rsidR="005B0B24" w:rsidRDefault="005B0B24" w:rsidP="005B0B24">
      <w:pPr>
        <w:pStyle w:val="Sraopastraipa"/>
        <w:ind w:left="0" w:firstLine="1134"/>
        <w:contextualSpacing/>
      </w:pPr>
    </w:p>
    <w:p w14:paraId="50CAF26B" w14:textId="1EBB6FC3" w:rsidR="005B0B24" w:rsidRPr="005B0B24" w:rsidRDefault="005B0B24" w:rsidP="00B14271">
      <w:pPr>
        <w:pStyle w:val="Sraopastraipa"/>
        <w:numPr>
          <w:ilvl w:val="0"/>
          <w:numId w:val="6"/>
        </w:numPr>
        <w:tabs>
          <w:tab w:val="left" w:pos="1276"/>
        </w:tabs>
        <w:ind w:left="0" w:firstLine="1134"/>
        <w:contextualSpacing/>
      </w:pPr>
      <w:r>
        <w:t xml:space="preserve"> SVARSTYTA. </w:t>
      </w:r>
      <w:r w:rsidR="00B14271" w:rsidRPr="00087282">
        <w:t>Rietavo savivaldybės tarybos 2021 m. kovo 25 d. sprendimu Nr. T1-48 patvirtintų Rietavo savivaldybės vietinės rinkliavos už komunalinių atliekų surinkimą iš atliekų turėtojų ir atliekų tvarkymą nuostatų 1 priedo „Vietinės rinkliavos už komunalinių atliekų surinkimą iš atliekų turėtojų ir atliekų tvarkymą dydžiai“ pakeitim</w:t>
      </w:r>
      <w:r>
        <w:rPr>
          <w:iCs/>
        </w:rPr>
        <w:t>as.</w:t>
      </w:r>
    </w:p>
    <w:p w14:paraId="462DEB2F" w14:textId="43CDDFCA" w:rsidR="00B14271" w:rsidRDefault="005B0B24" w:rsidP="00B14271">
      <w:pPr>
        <w:tabs>
          <w:tab w:val="left" w:pos="1800"/>
        </w:tabs>
        <w:ind w:firstLine="851"/>
      </w:pPr>
      <w:r>
        <w:rPr>
          <w:iCs/>
        </w:rPr>
        <w:t xml:space="preserve">    </w:t>
      </w:r>
      <w:r w:rsidR="00B14271" w:rsidRPr="00B14271">
        <w:rPr>
          <w:iCs/>
          <w:szCs w:val="24"/>
        </w:rPr>
        <w:t>Ūkio plėtros ir ekologijos komiteto pirmininkas Albinas Maslauskas</w:t>
      </w:r>
      <w:r w:rsidR="00B14271" w:rsidRPr="005B0B24">
        <w:rPr>
          <w:b/>
          <w:bCs/>
          <w:szCs w:val="24"/>
        </w:rPr>
        <w:t xml:space="preserve"> </w:t>
      </w:r>
      <w:r w:rsidRPr="005B0B24">
        <w:rPr>
          <w:bCs/>
          <w:szCs w:val="24"/>
        </w:rPr>
        <w:t>teikė sprendimo projektą</w:t>
      </w:r>
      <w:r>
        <w:t xml:space="preserve"> – </w:t>
      </w:r>
      <w:r w:rsidR="00B14271">
        <w:t>p</w:t>
      </w:r>
      <w:r w:rsidR="00B14271">
        <w:rPr>
          <w:lang w:eastAsia="lt-LT"/>
        </w:rPr>
        <w:t xml:space="preserve">akeisti Rietavo savivaldybės tarybos 2021 m. kovo 25 d. sprendimu Nr. T1-48 patvirtintų </w:t>
      </w:r>
      <w:r w:rsidR="00B14271">
        <w:t>Rietavo savivaldybės vietinės rinkliavos už komunalinių atliekų surinkimą iš atliekų turėtojų ir atliekų tvarkymą nuostatų 1 priedą „Vietinės rinkliavos už komunalinių atliekų surinkimą iš atliekų turėtojų ir atliekų tvarkymą dydžiai“ ir išdėstyti jį nauja redakcija (pridedama).</w:t>
      </w:r>
    </w:p>
    <w:p w14:paraId="6AA441D0" w14:textId="5DC77E38" w:rsidR="00B14271" w:rsidRDefault="00B14271" w:rsidP="00B14271">
      <w:pPr>
        <w:tabs>
          <w:tab w:val="left" w:pos="1800"/>
        </w:tabs>
        <w:ind w:firstLine="851"/>
        <w:rPr>
          <w:szCs w:val="24"/>
          <w:lang w:eastAsia="lt-LT"/>
        </w:rPr>
      </w:pPr>
      <w:r>
        <w:t xml:space="preserve">     </w:t>
      </w:r>
      <w:r>
        <w:rPr>
          <w:szCs w:val="24"/>
          <w:lang w:eastAsia="lt-LT"/>
        </w:rPr>
        <w:t>Sprendimas įsigalioja nuo 2023 m. sausio 1 d.</w:t>
      </w:r>
    </w:p>
    <w:p w14:paraId="49421963" w14:textId="0F411150" w:rsidR="00B14271" w:rsidRDefault="00B14271" w:rsidP="00B14271">
      <w:pPr>
        <w:tabs>
          <w:tab w:val="left" w:pos="1800"/>
        </w:tabs>
        <w:ind w:firstLine="851"/>
        <w:rPr>
          <w:szCs w:val="24"/>
          <w:lang w:eastAsia="lt-LT"/>
        </w:rPr>
      </w:pPr>
      <w:r>
        <w:rPr>
          <w:szCs w:val="24"/>
          <w:lang w:eastAsia="lt-LT"/>
        </w:rPr>
        <w:t xml:space="preserve">     UAB „Telšių regiono atliekų tvarkymo centras“ direktorius Vidimantas Domarkas: </w:t>
      </w:r>
      <w:r w:rsidR="005B1833">
        <w:rPr>
          <w:szCs w:val="24"/>
          <w:lang w:eastAsia="lt-LT"/>
        </w:rPr>
        <w:t>bendra infliacija siekia apie 22 proc. Panašiai tiek didėja ir atliekų tvarkymas Rietavo savivaldybės gyventojams. Du kartus didinome vartų mokestį. Dėl šių priežasčių susidarė nepriemoka. Susidarė 30,0 tūkst. Eur skola. Kainą didina elektros kainų šuolis, valstybės nustatytas taršos mokesti (anksčiau mokėdavome po 15 Eur, dabar jis iš</w:t>
      </w:r>
      <w:r w:rsidR="005B1833">
        <w:rPr>
          <w:szCs w:val="24"/>
          <w:lang w:eastAsia="lt-LT"/>
        </w:rPr>
        <w:t>a</w:t>
      </w:r>
      <w:r w:rsidR="005B1833">
        <w:rPr>
          <w:szCs w:val="24"/>
          <w:lang w:eastAsia="lt-LT"/>
        </w:rPr>
        <w:t xml:space="preserve">ugo iki 50 Eur). Vienintelis dalykas, kuris mažėja – atliekų surinkimas. Praėjusiais metais surinkome </w:t>
      </w:r>
      <w:r w:rsidR="00935967">
        <w:rPr>
          <w:szCs w:val="24"/>
          <w:lang w:eastAsia="lt-LT"/>
        </w:rPr>
        <w:t xml:space="preserve">apie 29,0 tūkst. t., šiais metais – apie 27,0 tūkst. t. Gyventojai atsakingai rūšiuoja pakuotes. </w:t>
      </w:r>
    </w:p>
    <w:p w14:paraId="4E41D392" w14:textId="6A89D858" w:rsidR="00935967" w:rsidRDefault="00935967" w:rsidP="00B14271">
      <w:pPr>
        <w:tabs>
          <w:tab w:val="left" w:pos="1800"/>
        </w:tabs>
        <w:ind w:firstLine="851"/>
        <w:rPr>
          <w:szCs w:val="24"/>
          <w:lang w:eastAsia="lt-LT"/>
        </w:rPr>
      </w:pPr>
      <w:r>
        <w:rPr>
          <w:szCs w:val="24"/>
          <w:lang w:eastAsia="lt-LT"/>
        </w:rPr>
        <w:t xml:space="preserve">     Tarybos narys Alfredas Mockus: kodėl daugiabučių namų savininkams atliekų tvarkymas brangsta mažiau negu individualių namų savininkams?</w:t>
      </w:r>
    </w:p>
    <w:p w14:paraId="453D9EE1" w14:textId="1ECBA643" w:rsidR="00935967" w:rsidRDefault="00935967" w:rsidP="00B14271">
      <w:pPr>
        <w:tabs>
          <w:tab w:val="left" w:pos="1800"/>
        </w:tabs>
        <w:ind w:firstLine="851"/>
        <w:rPr>
          <w:szCs w:val="24"/>
          <w:lang w:eastAsia="lt-LT"/>
        </w:rPr>
      </w:pPr>
      <w:r>
        <w:rPr>
          <w:szCs w:val="24"/>
          <w:lang w:eastAsia="lt-LT"/>
        </w:rPr>
        <w:t xml:space="preserve">     </w:t>
      </w:r>
      <w:r>
        <w:rPr>
          <w:szCs w:val="24"/>
          <w:lang w:eastAsia="lt-LT"/>
        </w:rPr>
        <w:t>UAB „Telšių regiono atliekų tvarkymo centras“ direktorius Vidimantas Domarkas:</w:t>
      </w:r>
      <w:r>
        <w:rPr>
          <w:szCs w:val="24"/>
          <w:lang w:eastAsia="lt-LT"/>
        </w:rPr>
        <w:t xml:space="preserve"> iki šiol pagal galiojančius tarifus daugiabučių namų gyventojai mokėjo daugiau. Skaičiuojant </w:t>
      </w:r>
      <w:r w:rsidR="005815AC">
        <w:rPr>
          <w:szCs w:val="24"/>
          <w:lang w:eastAsia="lt-LT"/>
        </w:rPr>
        <w:t>atsižvelgta, kad neįmanoma tiksliai įvertinti, kiek butų gyventojai išneša atliekų, todėl skaičiavimai paremti prielaidomis.</w:t>
      </w:r>
    </w:p>
    <w:p w14:paraId="05B6157C" w14:textId="77DDB13C" w:rsidR="005815AC" w:rsidRDefault="005815AC" w:rsidP="00B14271">
      <w:pPr>
        <w:tabs>
          <w:tab w:val="left" w:pos="1800"/>
        </w:tabs>
        <w:ind w:firstLine="851"/>
        <w:rPr>
          <w:szCs w:val="24"/>
          <w:lang w:eastAsia="lt-LT"/>
        </w:rPr>
      </w:pPr>
      <w:r>
        <w:rPr>
          <w:szCs w:val="24"/>
          <w:lang w:eastAsia="lt-LT"/>
        </w:rPr>
        <w:t xml:space="preserve">     Tarybos narys Algimantas Mickus: rašote, kad sudėtinga paskaičiuoti pakėlimų skaičių prie daugiabučių namų.</w:t>
      </w:r>
    </w:p>
    <w:p w14:paraId="0EE5515F" w14:textId="55C2064D" w:rsidR="005815AC" w:rsidRDefault="005815AC" w:rsidP="00B14271">
      <w:pPr>
        <w:tabs>
          <w:tab w:val="left" w:pos="1800"/>
        </w:tabs>
        <w:ind w:firstLine="851"/>
        <w:rPr>
          <w:szCs w:val="24"/>
          <w:lang w:eastAsia="lt-LT"/>
        </w:rPr>
      </w:pPr>
      <w:r>
        <w:rPr>
          <w:szCs w:val="24"/>
          <w:lang w:eastAsia="lt-LT"/>
        </w:rPr>
        <w:t xml:space="preserve">     </w:t>
      </w:r>
      <w:r>
        <w:rPr>
          <w:szCs w:val="24"/>
          <w:lang w:eastAsia="lt-LT"/>
        </w:rPr>
        <w:t>UAB „Telšių regiono atliekų tvarkymo centras“ direktorius Vidimantas Domarkas:</w:t>
      </w:r>
      <w:r>
        <w:rPr>
          <w:szCs w:val="24"/>
          <w:lang w:eastAsia="lt-LT"/>
        </w:rPr>
        <w:t xml:space="preserve"> pakėlimų skaičių nesunku suskaičiuoti, tačiau skiriasi konteinerių talpa, todėl sunku priskirti konkretų kiekį konkrečiam butui. </w:t>
      </w:r>
    </w:p>
    <w:p w14:paraId="0F78ABD1" w14:textId="12A2AE2B" w:rsidR="005815AC" w:rsidRDefault="005815AC" w:rsidP="00B14271">
      <w:pPr>
        <w:tabs>
          <w:tab w:val="left" w:pos="1800"/>
        </w:tabs>
        <w:ind w:firstLine="851"/>
        <w:rPr>
          <w:szCs w:val="24"/>
          <w:lang w:eastAsia="lt-LT"/>
        </w:rPr>
      </w:pPr>
      <w:r>
        <w:rPr>
          <w:szCs w:val="24"/>
          <w:lang w:eastAsia="lt-LT"/>
        </w:rPr>
        <w:t xml:space="preserve">     Tarybos narys Algimantas Mickus: yra kaime gyventojų, kurie moka už atliekas, bet neturi konteinerio.</w:t>
      </w:r>
    </w:p>
    <w:p w14:paraId="06004FF0" w14:textId="075FC776" w:rsidR="005815AC" w:rsidRDefault="005815AC" w:rsidP="00B14271">
      <w:pPr>
        <w:tabs>
          <w:tab w:val="left" w:pos="1800"/>
        </w:tabs>
        <w:ind w:firstLine="851"/>
        <w:rPr>
          <w:szCs w:val="24"/>
          <w:lang w:eastAsia="lt-LT"/>
        </w:rPr>
      </w:pPr>
      <w:r>
        <w:rPr>
          <w:szCs w:val="24"/>
          <w:lang w:eastAsia="lt-LT"/>
        </w:rPr>
        <w:lastRenderedPageBreak/>
        <w:t xml:space="preserve">     </w:t>
      </w:r>
      <w:r>
        <w:rPr>
          <w:szCs w:val="24"/>
          <w:lang w:eastAsia="lt-LT"/>
        </w:rPr>
        <w:t>UAB „Telšių regiono atliekų tvarkymo centras“ direktorius Vidimantas Domarkas:</w:t>
      </w:r>
      <w:r>
        <w:rPr>
          <w:szCs w:val="24"/>
          <w:lang w:eastAsia="lt-LT"/>
        </w:rPr>
        <w:t xml:space="preserve"> pasitaiko pavienių tokių atvejų. Gyventojui reikia mums pranešti. Esame įsipareigoję per savaitę konteinerį pristatyti. </w:t>
      </w:r>
    </w:p>
    <w:p w14:paraId="0073C194" w14:textId="4397DFEC" w:rsidR="00376373" w:rsidRDefault="00376373" w:rsidP="00B14271">
      <w:pPr>
        <w:tabs>
          <w:tab w:val="left" w:pos="1800"/>
        </w:tabs>
        <w:ind w:firstLine="851"/>
        <w:rPr>
          <w:szCs w:val="24"/>
          <w:lang w:eastAsia="lt-LT"/>
        </w:rPr>
      </w:pPr>
      <w:r>
        <w:rPr>
          <w:szCs w:val="24"/>
          <w:lang w:eastAsia="lt-LT"/>
        </w:rPr>
        <w:t xml:space="preserve">     Savivaldybės meras Antanas Černeckis: problemos kyla dėl nevienodų tarifų to paties paslaugų teikėjo kitiems rajonams. Direktorius vis žada suvienodinti kainas, bet taip ir nesuvienodina.</w:t>
      </w:r>
    </w:p>
    <w:p w14:paraId="4326D3CB" w14:textId="65E5A1B8" w:rsidR="00376373" w:rsidRDefault="00376373" w:rsidP="00B14271">
      <w:pPr>
        <w:tabs>
          <w:tab w:val="left" w:pos="1800"/>
        </w:tabs>
        <w:ind w:firstLine="851"/>
        <w:rPr>
          <w:rStyle w:val="Emfaz"/>
          <w:i w:val="0"/>
          <w:iCs w:val="0"/>
          <w:szCs w:val="24"/>
          <w:shd w:val="clear" w:color="auto" w:fill="FFFFFF"/>
        </w:rPr>
      </w:pPr>
      <w:r>
        <w:rPr>
          <w:szCs w:val="24"/>
          <w:lang w:eastAsia="lt-LT"/>
        </w:rPr>
        <w:t xml:space="preserve">     </w:t>
      </w:r>
      <w:r>
        <w:rPr>
          <w:szCs w:val="24"/>
          <w:lang w:eastAsia="lt-LT"/>
        </w:rPr>
        <w:t>UAB „Telšių regiono atliekų tvarkymo centras“ direktorius Vidimantas Domarkas:</w:t>
      </w:r>
      <w:r>
        <w:rPr>
          <w:szCs w:val="24"/>
          <w:lang w:eastAsia="lt-LT"/>
        </w:rPr>
        <w:t xml:space="preserve"> gruodžio 28 d. </w:t>
      </w:r>
      <w:r w:rsidRPr="00376373">
        <w:rPr>
          <w:rStyle w:val="Emfaz"/>
          <w:i w:val="0"/>
          <w:iCs w:val="0"/>
          <w:szCs w:val="24"/>
          <w:shd w:val="clear" w:color="auto" w:fill="FFFFFF"/>
        </w:rPr>
        <w:t>Valstybinė energetikos reguliavimo taryba</w:t>
      </w:r>
      <w:r>
        <w:rPr>
          <w:rStyle w:val="Emfaz"/>
          <w:i w:val="0"/>
          <w:iCs w:val="0"/>
          <w:szCs w:val="24"/>
          <w:shd w:val="clear" w:color="auto" w:fill="FFFFFF"/>
        </w:rPr>
        <w:t xml:space="preserve"> tvirtins naują metodiką, bet pagal ją, kainos vis tiek bus nevienodos. </w:t>
      </w:r>
    </w:p>
    <w:p w14:paraId="3579EC02" w14:textId="338A849D" w:rsidR="00376373" w:rsidRDefault="00376373" w:rsidP="00B14271">
      <w:pPr>
        <w:tabs>
          <w:tab w:val="left" w:pos="1800"/>
        </w:tabs>
        <w:ind w:firstLine="851"/>
        <w:rPr>
          <w:rStyle w:val="Emfaz"/>
          <w:i w:val="0"/>
          <w:iCs w:val="0"/>
          <w:szCs w:val="24"/>
          <w:shd w:val="clear" w:color="auto" w:fill="FFFFFF"/>
        </w:rPr>
      </w:pPr>
      <w:r>
        <w:rPr>
          <w:rStyle w:val="Emfaz"/>
          <w:i w:val="0"/>
          <w:iCs w:val="0"/>
          <w:szCs w:val="24"/>
          <w:shd w:val="clear" w:color="auto" w:fill="FFFFFF"/>
        </w:rPr>
        <w:t xml:space="preserve">     Tarybos narys Alfredas Mockus: ar turite statistiką, kad individualių namų savininkai atliekų išveža daugiau negu daugiabučių namų gyventojai?</w:t>
      </w:r>
    </w:p>
    <w:p w14:paraId="7701E116" w14:textId="77777777" w:rsidR="001E3265" w:rsidRDefault="00376373" w:rsidP="00376373">
      <w:pPr>
        <w:tabs>
          <w:tab w:val="left" w:pos="1800"/>
        </w:tabs>
        <w:ind w:firstLine="851"/>
        <w:rPr>
          <w:szCs w:val="24"/>
          <w:lang w:eastAsia="lt-LT"/>
        </w:rPr>
      </w:pPr>
      <w:r>
        <w:rPr>
          <w:rStyle w:val="Emfaz"/>
          <w:i w:val="0"/>
          <w:iCs w:val="0"/>
          <w:szCs w:val="24"/>
          <w:shd w:val="clear" w:color="auto" w:fill="FFFFFF"/>
        </w:rPr>
        <w:t xml:space="preserve">     </w:t>
      </w:r>
      <w:bookmarkStart w:id="9" w:name="_Hlk123220789"/>
      <w:r>
        <w:rPr>
          <w:szCs w:val="24"/>
          <w:lang w:eastAsia="lt-LT"/>
        </w:rPr>
        <w:t xml:space="preserve">UAB „Telšių regiono atliekų tvarkymo centras“ direktorius Vidimantas Domarkas: </w:t>
      </w:r>
      <w:bookmarkEnd w:id="9"/>
      <w:r w:rsidR="001E3265">
        <w:rPr>
          <w:szCs w:val="24"/>
          <w:lang w:eastAsia="lt-LT"/>
        </w:rPr>
        <w:t xml:space="preserve">skaičius, kiek kartų pakeltas konteineris ir kiek sveria konteineris, turime. Maršrutus irgi žinome, bet skiriasi konteinerių talpa. </w:t>
      </w:r>
    </w:p>
    <w:p w14:paraId="01F71594" w14:textId="77777777" w:rsidR="001E3265" w:rsidRDefault="001E3265" w:rsidP="00376373">
      <w:pPr>
        <w:tabs>
          <w:tab w:val="left" w:pos="1800"/>
        </w:tabs>
        <w:ind w:firstLine="851"/>
        <w:rPr>
          <w:szCs w:val="24"/>
          <w:lang w:eastAsia="lt-LT"/>
        </w:rPr>
      </w:pPr>
      <w:r>
        <w:rPr>
          <w:szCs w:val="24"/>
          <w:lang w:eastAsia="lt-LT"/>
        </w:rPr>
        <w:t xml:space="preserve">     Tarybos narys Alferdas Mockus tikslinosi, ar daug yra tokių, kurie konteinerį išstumia daugiau negu 13 kartų?</w:t>
      </w:r>
    </w:p>
    <w:p w14:paraId="62EC07B4" w14:textId="77777777" w:rsidR="001E3265" w:rsidRDefault="001E3265" w:rsidP="00376373">
      <w:pPr>
        <w:tabs>
          <w:tab w:val="left" w:pos="1800"/>
        </w:tabs>
        <w:ind w:firstLine="851"/>
        <w:rPr>
          <w:szCs w:val="24"/>
          <w:lang w:eastAsia="lt-LT"/>
        </w:rPr>
      </w:pPr>
      <w:r>
        <w:rPr>
          <w:szCs w:val="24"/>
          <w:lang w:eastAsia="lt-LT"/>
        </w:rPr>
        <w:t xml:space="preserve">     </w:t>
      </w:r>
      <w:r>
        <w:rPr>
          <w:szCs w:val="24"/>
          <w:lang w:eastAsia="lt-LT"/>
        </w:rPr>
        <w:t xml:space="preserve">UAB „Telšių regiono atliekų tvarkymo centras“ direktorius Vidimantas Domarkas: </w:t>
      </w:r>
      <w:r>
        <w:rPr>
          <w:szCs w:val="24"/>
          <w:lang w:eastAsia="lt-LT"/>
        </w:rPr>
        <w:t>apie 20 proc. konteinerius išstumia daugiau negu 13 kartų.</w:t>
      </w:r>
    </w:p>
    <w:p w14:paraId="3CFF4847" w14:textId="69ECCCB0" w:rsidR="001E3265" w:rsidRDefault="001E3265" w:rsidP="00376373">
      <w:pPr>
        <w:tabs>
          <w:tab w:val="left" w:pos="1800"/>
        </w:tabs>
        <w:ind w:firstLine="851"/>
        <w:rPr>
          <w:szCs w:val="24"/>
        </w:rPr>
      </w:pPr>
      <w:r>
        <w:rPr>
          <w:szCs w:val="24"/>
          <w:lang w:eastAsia="lt-LT"/>
        </w:rPr>
        <w:t xml:space="preserve">     Tarybos narys Viktoras Krajinas paprašė pakomentuoti situaciją: individualiame name registruota įmonė. </w:t>
      </w:r>
      <w:r w:rsidR="005B0B24">
        <w:rPr>
          <w:szCs w:val="24"/>
        </w:rPr>
        <w:t xml:space="preserve"> </w:t>
      </w:r>
      <w:r>
        <w:rPr>
          <w:szCs w:val="24"/>
        </w:rPr>
        <w:t>Kaip įmonė, moka už atliekas, bet konteinerio neturi. Kaip gyventojas ir moka už atliekų tvarkymą, ir konteinerį turi.</w:t>
      </w:r>
    </w:p>
    <w:p w14:paraId="58C72A32" w14:textId="77777777" w:rsidR="001E3265" w:rsidRDefault="001E3265" w:rsidP="00376373">
      <w:pPr>
        <w:tabs>
          <w:tab w:val="left" w:pos="1800"/>
        </w:tabs>
        <w:ind w:firstLine="851"/>
        <w:rPr>
          <w:szCs w:val="24"/>
          <w:lang w:eastAsia="lt-LT"/>
        </w:rPr>
      </w:pPr>
      <w:r>
        <w:rPr>
          <w:szCs w:val="24"/>
          <w:lang w:eastAsia="lt-LT"/>
        </w:rPr>
        <w:t xml:space="preserve">     </w:t>
      </w:r>
      <w:r>
        <w:rPr>
          <w:szCs w:val="24"/>
          <w:lang w:eastAsia="lt-LT"/>
        </w:rPr>
        <w:t>UAB „Telšių regiono atliekų tvarkymo centras“ direktorius Vidimantas Domarkas:</w:t>
      </w:r>
      <w:r>
        <w:rPr>
          <w:szCs w:val="24"/>
          <w:lang w:eastAsia="lt-LT"/>
        </w:rPr>
        <w:t xml:space="preserve"> rinkliavos nuostatuose numatyta, kad jeigu patalpose vykdoma skirtinga veikla, pastoviąją dalį moka brangesnę, o kita dalis mokama už konteinerio pakėlimą. </w:t>
      </w:r>
    </w:p>
    <w:p w14:paraId="3C7575EC" w14:textId="0B9CAF1D" w:rsidR="001E3265" w:rsidRDefault="001E3265" w:rsidP="00376373">
      <w:pPr>
        <w:tabs>
          <w:tab w:val="left" w:pos="1800"/>
        </w:tabs>
        <w:ind w:firstLine="851"/>
        <w:rPr>
          <w:szCs w:val="24"/>
          <w:lang w:eastAsia="lt-LT"/>
        </w:rPr>
      </w:pPr>
      <w:r>
        <w:rPr>
          <w:szCs w:val="24"/>
          <w:lang w:eastAsia="lt-LT"/>
        </w:rPr>
        <w:t xml:space="preserve">     Savivaldybės meras Antanas Černeckis:  ar tas gyventojas kreipėsi į UAB „Telšių regiono atliekų tvarkymo centras“? Tai nėra vieta, kur sprendžiame individualius atvejus.</w:t>
      </w:r>
    </w:p>
    <w:p w14:paraId="14F6A1B6" w14:textId="27E2024C" w:rsidR="001E3265" w:rsidRDefault="001E3265" w:rsidP="00376373">
      <w:pPr>
        <w:tabs>
          <w:tab w:val="left" w:pos="1800"/>
        </w:tabs>
        <w:ind w:firstLine="851"/>
        <w:rPr>
          <w:szCs w:val="24"/>
          <w:lang w:eastAsia="lt-LT"/>
        </w:rPr>
      </w:pPr>
      <w:r>
        <w:rPr>
          <w:szCs w:val="24"/>
          <w:lang w:eastAsia="lt-LT"/>
        </w:rPr>
        <w:t xml:space="preserve">     Tarybos narys Saulius Jonušas: </w:t>
      </w:r>
      <w:r w:rsidR="00960B30">
        <w:rPr>
          <w:szCs w:val="24"/>
          <w:lang w:eastAsia="lt-LT"/>
        </w:rPr>
        <w:t>ar visos jūsų mašinos turi čipų nuskaitymo galimybę?</w:t>
      </w:r>
    </w:p>
    <w:p w14:paraId="247EE697" w14:textId="098604BE" w:rsidR="00960B30" w:rsidRDefault="00960B30" w:rsidP="00376373">
      <w:pPr>
        <w:tabs>
          <w:tab w:val="left" w:pos="1800"/>
        </w:tabs>
        <w:ind w:firstLine="851"/>
        <w:rPr>
          <w:szCs w:val="24"/>
        </w:rPr>
      </w:pPr>
      <w:r>
        <w:rPr>
          <w:szCs w:val="24"/>
          <w:lang w:eastAsia="lt-LT"/>
        </w:rPr>
        <w:t xml:space="preserve">     </w:t>
      </w:r>
      <w:r>
        <w:rPr>
          <w:szCs w:val="24"/>
          <w:lang w:eastAsia="lt-LT"/>
        </w:rPr>
        <w:t>UAB „Telšių regiono atliekų tvarkymo centras“ direktorius Vidimantas Domarkas:</w:t>
      </w:r>
      <w:r>
        <w:rPr>
          <w:szCs w:val="24"/>
          <w:lang w:eastAsia="lt-LT"/>
        </w:rPr>
        <w:t xml:space="preserve"> taip, turi. </w:t>
      </w:r>
    </w:p>
    <w:p w14:paraId="12DFE444" w14:textId="28882D24" w:rsidR="005B0B24" w:rsidRPr="00960B30" w:rsidRDefault="00B14271" w:rsidP="00376373">
      <w:pPr>
        <w:tabs>
          <w:tab w:val="left" w:pos="1800"/>
        </w:tabs>
        <w:ind w:firstLine="851"/>
        <w:rPr>
          <w:szCs w:val="24"/>
        </w:rPr>
      </w:pPr>
      <w:r w:rsidRPr="00960B30">
        <w:rPr>
          <w:szCs w:val="24"/>
        </w:rPr>
        <w:t xml:space="preserve">     </w:t>
      </w:r>
      <w:r w:rsidR="005B0B24" w:rsidRPr="00960B30">
        <w:rPr>
          <w:szCs w:val="24"/>
        </w:rPr>
        <w:t>Balsuota už pateiktą sprendimo projektą – 1</w:t>
      </w:r>
      <w:r w:rsidR="001E3265" w:rsidRPr="00960B30">
        <w:rPr>
          <w:szCs w:val="24"/>
        </w:rPr>
        <w:t>4</w:t>
      </w:r>
      <w:r w:rsidR="005B0B24" w:rsidRPr="00960B30">
        <w:rPr>
          <w:szCs w:val="24"/>
        </w:rPr>
        <w:t xml:space="preserve"> už</w:t>
      </w:r>
      <w:r w:rsidR="00960B30" w:rsidRPr="00960B30">
        <w:rPr>
          <w:szCs w:val="24"/>
        </w:rPr>
        <w:t>, 1 susilaikė (</w:t>
      </w:r>
      <w:r w:rsidR="00960B30">
        <w:rPr>
          <w:szCs w:val="24"/>
        </w:rPr>
        <w:t>Alfredas Mockus)</w:t>
      </w:r>
      <w:r w:rsidR="005B0B24" w:rsidRPr="00960B30">
        <w:rPr>
          <w:szCs w:val="24"/>
        </w:rPr>
        <w:t>.</w:t>
      </w:r>
    </w:p>
    <w:p w14:paraId="3244C2AC" w14:textId="77777777" w:rsidR="005B0B24" w:rsidRPr="00F005D4" w:rsidRDefault="005B0B24" w:rsidP="005B0B24">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3DAF8DCE" w14:textId="77777777" w:rsidR="005B0B24" w:rsidRDefault="005B0B24" w:rsidP="005B0B24">
      <w:pPr>
        <w:tabs>
          <w:tab w:val="left" w:pos="1276"/>
        </w:tabs>
        <w:ind w:firstLine="1134"/>
        <w:contextualSpacing/>
      </w:pPr>
    </w:p>
    <w:p w14:paraId="0E76A7D6" w14:textId="5E64D426" w:rsidR="005B0B24" w:rsidRPr="005B0B24" w:rsidRDefault="005B0B24" w:rsidP="005B0B24">
      <w:pPr>
        <w:pStyle w:val="Sraopastraipa"/>
        <w:numPr>
          <w:ilvl w:val="0"/>
          <w:numId w:val="6"/>
        </w:numPr>
        <w:tabs>
          <w:tab w:val="left" w:pos="1276"/>
        </w:tabs>
        <w:ind w:left="0" w:firstLine="1134"/>
        <w:contextualSpacing/>
      </w:pPr>
      <w:r>
        <w:t xml:space="preserve"> SVARSTYTA. </w:t>
      </w:r>
      <w:r w:rsidR="005815AC">
        <w:t>P</w:t>
      </w:r>
      <w:r w:rsidR="005815AC">
        <w:rPr>
          <w:iCs/>
        </w:rPr>
        <w:t>avadinimo gatvei suteikim</w:t>
      </w:r>
      <w:r>
        <w:rPr>
          <w:iCs/>
        </w:rPr>
        <w:t>as.</w:t>
      </w:r>
    </w:p>
    <w:p w14:paraId="1CB3D669" w14:textId="0F30949D" w:rsidR="005815AC" w:rsidRDefault="00B26A8E" w:rsidP="005815AC">
      <w:pPr>
        <w:tabs>
          <w:tab w:val="left" w:pos="0"/>
          <w:tab w:val="left" w:pos="993"/>
          <w:tab w:val="left" w:pos="1418"/>
        </w:tabs>
        <w:ind w:firstLine="709"/>
      </w:pPr>
      <w:r>
        <w:rPr>
          <w:iCs/>
        </w:rPr>
        <w:t xml:space="preserve">       </w:t>
      </w:r>
      <w:r w:rsidR="005B0B24">
        <w:rPr>
          <w:iCs/>
        </w:rPr>
        <w:t xml:space="preserve">Ūkio plėtros ir ekologijos komiteto pirmininkas Albinas Maslauskas teikė sprendimo projektą – </w:t>
      </w:r>
      <w:r w:rsidR="005815AC">
        <w:rPr>
          <w:iCs/>
        </w:rPr>
        <w:t>s</w:t>
      </w:r>
      <w:r w:rsidR="005815AC">
        <w:t>uteikti Rietavo sav., Medingėnų sen., Akmenskinės k., gatvei pavadinimą – Vingio g. (1 priedas).</w:t>
      </w:r>
    </w:p>
    <w:p w14:paraId="1E71F7E9" w14:textId="4678465F" w:rsidR="00B26A8E" w:rsidRPr="0048099C" w:rsidRDefault="00B26A8E" w:rsidP="005815AC">
      <w:pPr>
        <w:pStyle w:val="Pagrindiniotekstotrauka"/>
        <w:rPr>
          <w:szCs w:val="24"/>
        </w:rPr>
      </w:pPr>
      <w:r>
        <w:t xml:space="preserve">  </w:t>
      </w:r>
      <w:r w:rsidR="005815AC">
        <w:t xml:space="preserve">     </w:t>
      </w:r>
      <w:r w:rsidRPr="0048099C">
        <w:rPr>
          <w:szCs w:val="24"/>
        </w:rPr>
        <w:t>Balsuota už pateiktą sprendimo projektą – 1</w:t>
      </w:r>
      <w:r>
        <w:rPr>
          <w:szCs w:val="24"/>
        </w:rPr>
        <w:t>5</w:t>
      </w:r>
      <w:r w:rsidRPr="0048099C">
        <w:rPr>
          <w:szCs w:val="24"/>
        </w:rPr>
        <w:t xml:space="preserve"> už.</w:t>
      </w:r>
    </w:p>
    <w:p w14:paraId="15405A8C" w14:textId="0D71167C" w:rsidR="00B26A8E" w:rsidRPr="00F005D4" w:rsidRDefault="00B26A8E" w:rsidP="00B26A8E">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2941BC73" w14:textId="60DE697A" w:rsidR="00B26A8E" w:rsidRPr="00B26A8E" w:rsidRDefault="00B26A8E" w:rsidP="00B26A8E">
      <w:pPr>
        <w:rPr>
          <w:szCs w:val="24"/>
        </w:rPr>
      </w:pPr>
    </w:p>
    <w:p w14:paraId="30B6DBBA" w14:textId="444B278A" w:rsidR="005B0B24" w:rsidRDefault="00B26A8E" w:rsidP="00B26A8E">
      <w:pPr>
        <w:pStyle w:val="Sraopastraipa"/>
        <w:numPr>
          <w:ilvl w:val="0"/>
          <w:numId w:val="6"/>
        </w:numPr>
        <w:tabs>
          <w:tab w:val="left" w:pos="1134"/>
        </w:tabs>
        <w:ind w:left="0" w:firstLine="1134"/>
        <w:contextualSpacing/>
      </w:pPr>
      <w:r>
        <w:t xml:space="preserve"> SVARSTYTA. </w:t>
      </w:r>
      <w:r w:rsidR="00960B30">
        <w:t>P</w:t>
      </w:r>
      <w:r w:rsidR="00960B30">
        <w:rPr>
          <w:iCs/>
        </w:rPr>
        <w:t>avadinimo gatvei suteikimas</w:t>
      </w:r>
      <w:r>
        <w:rPr>
          <w:iCs/>
        </w:rPr>
        <w:t>.</w:t>
      </w:r>
    </w:p>
    <w:p w14:paraId="0E1CA4E6" w14:textId="21CD1B88" w:rsidR="00960B30" w:rsidRDefault="00B26A8E" w:rsidP="00960B30">
      <w:pPr>
        <w:tabs>
          <w:tab w:val="left" w:pos="0"/>
          <w:tab w:val="left" w:pos="993"/>
          <w:tab w:val="left" w:pos="1418"/>
        </w:tabs>
        <w:ind w:firstLine="851"/>
      </w:pPr>
      <w:r>
        <w:t xml:space="preserve">    </w:t>
      </w:r>
      <w:bookmarkStart w:id="10" w:name="_Hlk120105702"/>
      <w:r w:rsidR="00960B30">
        <w:t xml:space="preserve"> </w:t>
      </w:r>
      <w:r>
        <w:rPr>
          <w:iCs/>
        </w:rPr>
        <w:t xml:space="preserve">Ūkio plėtros ir ekologijos komiteto pirmininkas Albinas Maslauskas teikė sprendimo projektą – </w:t>
      </w:r>
      <w:bookmarkEnd w:id="10"/>
      <w:r w:rsidR="00960B30">
        <w:rPr>
          <w:iCs/>
        </w:rPr>
        <w:t>s</w:t>
      </w:r>
      <w:r w:rsidR="00960B30">
        <w:t>uteikti Rietavo sav., Medingėnų sen., Akmenskinės k., gatvei pavadinimą – Bočių g. (1 priedas).</w:t>
      </w:r>
    </w:p>
    <w:p w14:paraId="2B03AF28" w14:textId="77FF5896" w:rsidR="00B26A8E" w:rsidRPr="0048099C" w:rsidRDefault="00B26A8E" w:rsidP="00960B30">
      <w:pPr>
        <w:rPr>
          <w:szCs w:val="24"/>
        </w:rPr>
      </w:pPr>
      <w:r>
        <w:rPr>
          <w:szCs w:val="24"/>
          <w:lang w:eastAsia="ar-SA"/>
        </w:rPr>
        <w:t xml:space="preserve">        </w:t>
      </w:r>
      <w:bookmarkStart w:id="11" w:name="_Hlk120106255"/>
      <w:r w:rsidRPr="0048099C">
        <w:rPr>
          <w:szCs w:val="24"/>
        </w:rPr>
        <w:t>Balsuota už pateiktą sprendimo projektą – 1</w:t>
      </w:r>
      <w:r>
        <w:rPr>
          <w:szCs w:val="24"/>
        </w:rPr>
        <w:t>5</w:t>
      </w:r>
      <w:r w:rsidRPr="0048099C">
        <w:rPr>
          <w:szCs w:val="24"/>
        </w:rPr>
        <w:t xml:space="preserve"> už.</w:t>
      </w:r>
    </w:p>
    <w:p w14:paraId="47636A65" w14:textId="77777777" w:rsidR="00B26A8E" w:rsidRPr="00F005D4" w:rsidRDefault="00B26A8E" w:rsidP="00B26A8E">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bookmarkEnd w:id="11"/>
    <w:p w14:paraId="13886345" w14:textId="4BF58EDD" w:rsidR="00B26A8E" w:rsidRDefault="00B26A8E" w:rsidP="00B26A8E">
      <w:pPr>
        <w:tabs>
          <w:tab w:val="left" w:pos="1276"/>
        </w:tabs>
        <w:contextualSpacing/>
      </w:pPr>
    </w:p>
    <w:p w14:paraId="3CE5BF75" w14:textId="60369EED" w:rsidR="005B0B24" w:rsidRPr="00B26A8E" w:rsidRDefault="00B26A8E" w:rsidP="00B26A8E">
      <w:pPr>
        <w:pStyle w:val="Sraopastraipa"/>
        <w:numPr>
          <w:ilvl w:val="0"/>
          <w:numId w:val="6"/>
        </w:numPr>
        <w:tabs>
          <w:tab w:val="left" w:pos="1134"/>
        </w:tabs>
        <w:ind w:left="0" w:firstLine="1134"/>
        <w:contextualSpacing/>
      </w:pPr>
      <w:r>
        <w:t xml:space="preserve"> SVARSTYTA. </w:t>
      </w:r>
      <w:r w:rsidR="00960B30">
        <w:rPr>
          <w:iCs/>
        </w:rPr>
        <w:t>Rietavo savivaldybės administracijos direktoriaus rezervo lėšų naudojimo tvarkos aprašo patvirtinim</w:t>
      </w:r>
      <w:r w:rsidR="00960B30">
        <w:rPr>
          <w:iCs/>
        </w:rPr>
        <w:t>as</w:t>
      </w:r>
      <w:r>
        <w:rPr>
          <w:iCs/>
        </w:rPr>
        <w:t>.</w:t>
      </w:r>
    </w:p>
    <w:p w14:paraId="46BE5162" w14:textId="3D72CF6E" w:rsidR="00960B30" w:rsidRDefault="00960B30" w:rsidP="00960B30">
      <w:pPr>
        <w:tabs>
          <w:tab w:val="left" w:pos="851"/>
        </w:tabs>
        <w:contextualSpacing/>
      </w:pPr>
      <w:bookmarkStart w:id="12" w:name="_Hlk120106407"/>
      <w:r>
        <w:rPr>
          <w:iCs/>
        </w:rPr>
        <w:t xml:space="preserve">        </w:t>
      </w:r>
      <w:r w:rsidRPr="00960B30">
        <w:rPr>
          <w:iCs/>
        </w:rPr>
        <w:t>Finansų ir ekonomikos komiteto pirmininkas Jonas Eugenijus Bačinskas</w:t>
      </w:r>
      <w:r w:rsidRPr="00960B30">
        <w:rPr>
          <w:iCs/>
        </w:rPr>
        <w:t xml:space="preserve"> </w:t>
      </w:r>
      <w:r w:rsidR="00B26A8E" w:rsidRPr="00960B30">
        <w:rPr>
          <w:iCs/>
        </w:rPr>
        <w:t xml:space="preserve">teikė sprendimo projektą – </w:t>
      </w:r>
      <w:bookmarkEnd w:id="12"/>
      <w:r>
        <w:rPr>
          <w:iCs/>
        </w:rPr>
        <w:t>p</w:t>
      </w:r>
      <w:r w:rsidRPr="00CF44B7">
        <w:t xml:space="preserve">atvirtinti </w:t>
      </w:r>
      <w:r>
        <w:t>Rietavo</w:t>
      </w:r>
      <w:r w:rsidRPr="00CF44B7">
        <w:t xml:space="preserve"> savivaldybės administracijos direktoriaus rezervo lėšų naudojimo tvarkos aprašą (pridedamas).</w:t>
      </w:r>
    </w:p>
    <w:p w14:paraId="0E44FACA" w14:textId="3A5A11A9" w:rsidR="00960B30" w:rsidRPr="005E7943" w:rsidRDefault="00960B30" w:rsidP="00960B30">
      <w:pPr>
        <w:tabs>
          <w:tab w:val="left" w:pos="851"/>
        </w:tabs>
        <w:contextualSpacing/>
      </w:pPr>
      <w:r>
        <w:t xml:space="preserve">         </w:t>
      </w:r>
      <w:r w:rsidRPr="005E7943">
        <w:t>Sprendimas įsigalioja nuo 2023 m. sausio 1 d.</w:t>
      </w:r>
    </w:p>
    <w:p w14:paraId="446D3247" w14:textId="3982575B" w:rsidR="00E02F06" w:rsidRPr="0048099C" w:rsidRDefault="00E02F06" w:rsidP="00960B30">
      <w:pPr>
        <w:ind w:firstLine="913"/>
        <w:rPr>
          <w:szCs w:val="24"/>
        </w:rPr>
      </w:pPr>
      <w:r>
        <w:lastRenderedPageBreak/>
        <w:t xml:space="preserve">  </w:t>
      </w:r>
      <w:r w:rsidR="00960B30">
        <w:t xml:space="preserve"> </w:t>
      </w:r>
      <w:r w:rsidRPr="0048099C">
        <w:rPr>
          <w:szCs w:val="24"/>
        </w:rPr>
        <w:t>Balsuota už pateiktą sprendimo projektą – 1</w:t>
      </w:r>
      <w:r>
        <w:rPr>
          <w:szCs w:val="24"/>
        </w:rPr>
        <w:t>5</w:t>
      </w:r>
      <w:r w:rsidRPr="0048099C">
        <w:rPr>
          <w:szCs w:val="24"/>
        </w:rPr>
        <w:t xml:space="preserve"> už.</w:t>
      </w:r>
    </w:p>
    <w:p w14:paraId="2C2EA59C" w14:textId="343D0E26" w:rsidR="00E02F06" w:rsidRPr="00F005D4" w:rsidRDefault="00E02F06" w:rsidP="00E02F06">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77015471" w14:textId="14942705" w:rsidR="00E02F06" w:rsidRDefault="00E02F06" w:rsidP="00B26A8E">
      <w:pPr>
        <w:pStyle w:val="Sraopastraipa"/>
        <w:tabs>
          <w:tab w:val="left" w:pos="1134"/>
        </w:tabs>
        <w:ind w:left="0"/>
        <w:contextualSpacing/>
      </w:pPr>
    </w:p>
    <w:p w14:paraId="676BCEC2" w14:textId="22716BB4" w:rsidR="005B0B24" w:rsidRDefault="00E02F06" w:rsidP="00960B30">
      <w:pPr>
        <w:pStyle w:val="Sraopastraipa"/>
        <w:numPr>
          <w:ilvl w:val="0"/>
          <w:numId w:val="6"/>
        </w:numPr>
        <w:tabs>
          <w:tab w:val="left" w:pos="1276"/>
        </w:tabs>
        <w:ind w:left="0" w:firstLine="1134"/>
        <w:contextualSpacing/>
      </w:pPr>
      <w:r>
        <w:t xml:space="preserve"> SVARSTYTA. </w:t>
      </w:r>
      <w:r w:rsidR="00960B30">
        <w:t>I</w:t>
      </w:r>
      <w:r w:rsidR="00960B30">
        <w:rPr>
          <w:iCs/>
        </w:rPr>
        <w:t>lgalaikės paskolos grąžinimo termino pratęsim</w:t>
      </w:r>
      <w:r w:rsidR="00960B30">
        <w:rPr>
          <w:iCs/>
        </w:rPr>
        <w:t>as</w:t>
      </w:r>
      <w:r w:rsidR="00960B30">
        <w:rPr>
          <w:iCs/>
        </w:rPr>
        <w:t xml:space="preserve"> ir kredito linijos limito padidinim</w:t>
      </w:r>
      <w:r w:rsidR="00960B30">
        <w:rPr>
          <w:iCs/>
        </w:rPr>
        <w:t>as</w:t>
      </w:r>
      <w:r w:rsidR="00960B30">
        <w:rPr>
          <w:iCs/>
        </w:rPr>
        <w:t xml:space="preserve"> įkeičiant įmonės turtą</w:t>
      </w:r>
      <w:r>
        <w:rPr>
          <w:iCs/>
        </w:rPr>
        <w:t>.</w:t>
      </w:r>
    </w:p>
    <w:p w14:paraId="47790ED1" w14:textId="3A800D06" w:rsidR="00960B30" w:rsidRDefault="00E02F06" w:rsidP="00960B30">
      <w:pPr>
        <w:ind w:firstLine="851"/>
        <w:rPr>
          <w:rFonts w:eastAsia="Calibri"/>
          <w:szCs w:val="24"/>
        </w:rPr>
      </w:pPr>
      <w:r>
        <w:rPr>
          <w:iCs/>
        </w:rPr>
        <w:t xml:space="preserve">  </w:t>
      </w:r>
      <w:r w:rsidR="001D354C">
        <w:rPr>
          <w:iCs/>
        </w:rPr>
        <w:t xml:space="preserve"> </w:t>
      </w:r>
      <w:r>
        <w:rPr>
          <w:iCs/>
        </w:rPr>
        <w:t xml:space="preserve"> </w:t>
      </w:r>
      <w:r w:rsidR="00960B30">
        <w:rPr>
          <w:iCs/>
        </w:rPr>
        <w:t>Finansų ir ekonomikos komiteto pirmininkas Jonas Eugenijus Bačinskas</w:t>
      </w:r>
      <w:r w:rsidR="00960B30">
        <w:rPr>
          <w:iCs/>
        </w:rPr>
        <w:t xml:space="preserve"> </w:t>
      </w:r>
      <w:r>
        <w:rPr>
          <w:iCs/>
        </w:rPr>
        <w:t xml:space="preserve">teikė sprendimo projektą – </w:t>
      </w:r>
      <w:r w:rsidR="00960B30">
        <w:rPr>
          <w:iCs/>
        </w:rPr>
        <w:t>l</w:t>
      </w:r>
      <w:r w:rsidR="00960B30">
        <w:t xml:space="preserve">eisti </w:t>
      </w:r>
      <w:r w:rsidR="00960B30">
        <w:rPr>
          <w:rFonts w:eastAsia="Calibri"/>
          <w:szCs w:val="24"/>
        </w:rPr>
        <w:t>UAB</w:t>
      </w:r>
      <w:r w:rsidR="00960B30" w:rsidRPr="00FF2656">
        <w:rPr>
          <w:rFonts w:eastAsia="Calibri"/>
          <w:szCs w:val="24"/>
        </w:rPr>
        <w:t xml:space="preserve"> „Rietavo komunalinis ūkis“ </w:t>
      </w:r>
      <w:r w:rsidR="00960B30">
        <w:t>pratęsti ilgalaikės paskolos (kredito sutartis Nr. KS-2013-848-20) grąžinimo terminą 72 mėnesiams</w:t>
      </w:r>
      <w:r w:rsidR="00960B30" w:rsidRPr="00FF2656">
        <w:rPr>
          <w:rFonts w:eastAsia="Calibri"/>
          <w:szCs w:val="24"/>
        </w:rPr>
        <w:t>, įkeičiant bendrovei priklausantį ilgalaikį turtą.</w:t>
      </w:r>
    </w:p>
    <w:p w14:paraId="0A3A3B8D" w14:textId="5D8063E4" w:rsidR="00960B30" w:rsidRPr="002868B6" w:rsidRDefault="00960B30" w:rsidP="00960B30">
      <w:pPr>
        <w:ind w:firstLine="851"/>
        <w:rPr>
          <w:rFonts w:eastAsia="Calibri"/>
          <w:szCs w:val="22"/>
        </w:rPr>
      </w:pPr>
      <w:r>
        <w:rPr>
          <w:rFonts w:eastAsia="Calibri"/>
          <w:szCs w:val="24"/>
        </w:rPr>
        <w:t xml:space="preserve">   </w:t>
      </w:r>
      <w:r w:rsidR="001D354C">
        <w:rPr>
          <w:rFonts w:eastAsia="Calibri"/>
          <w:szCs w:val="24"/>
        </w:rPr>
        <w:t xml:space="preserve"> </w:t>
      </w:r>
      <w:r>
        <w:t xml:space="preserve">Leisti </w:t>
      </w:r>
      <w:r>
        <w:rPr>
          <w:rFonts w:eastAsia="Calibri"/>
          <w:szCs w:val="24"/>
        </w:rPr>
        <w:t>UAB</w:t>
      </w:r>
      <w:r w:rsidRPr="00FF2656">
        <w:rPr>
          <w:rFonts w:eastAsia="Calibri"/>
          <w:szCs w:val="24"/>
        </w:rPr>
        <w:t xml:space="preserve"> „Rietavo komunalinis ūkis“</w:t>
      </w:r>
      <w:r>
        <w:rPr>
          <w:rFonts w:eastAsia="Calibri"/>
          <w:szCs w:val="24"/>
        </w:rPr>
        <w:t xml:space="preserve"> </w:t>
      </w:r>
      <w:r w:rsidRPr="002868B6">
        <w:rPr>
          <w:rFonts w:eastAsia="Calibri"/>
          <w:szCs w:val="22"/>
        </w:rPr>
        <w:t xml:space="preserve">padidinti kredito linijos limitą </w:t>
      </w:r>
      <w:r>
        <w:rPr>
          <w:rFonts w:eastAsia="Calibri"/>
          <w:szCs w:val="22"/>
        </w:rPr>
        <w:t>(kredito sutartis Nr. KL-20-1221140) iki 450</w:t>
      </w:r>
      <w:r w:rsidRPr="002868B6">
        <w:rPr>
          <w:rFonts w:eastAsia="Calibri"/>
          <w:szCs w:val="22"/>
        </w:rPr>
        <w:t>000,00 Eur (</w:t>
      </w:r>
      <w:r>
        <w:rPr>
          <w:rFonts w:eastAsia="Calibri"/>
          <w:szCs w:val="22"/>
        </w:rPr>
        <w:t>keturi šimtai penkiasdešimt tūkstančių eurų</w:t>
      </w:r>
      <w:r w:rsidRPr="002868B6">
        <w:rPr>
          <w:rFonts w:eastAsia="Calibri"/>
          <w:szCs w:val="22"/>
        </w:rPr>
        <w:t>) ir sutarties galiojimą pratęsti 3 metams, įkeičiant įmonės turtą.</w:t>
      </w:r>
      <w:r>
        <w:rPr>
          <w:rFonts w:eastAsia="Calibri"/>
          <w:szCs w:val="24"/>
        </w:rPr>
        <w:t xml:space="preserve">            </w:t>
      </w:r>
    </w:p>
    <w:p w14:paraId="770B389B" w14:textId="218501F7" w:rsidR="00960B30" w:rsidRPr="00FF2656" w:rsidRDefault="00960B30" w:rsidP="00960B30">
      <w:pPr>
        <w:ind w:firstLine="851"/>
        <w:rPr>
          <w:rFonts w:eastAsia="Calibri"/>
          <w:szCs w:val="24"/>
        </w:rPr>
      </w:pPr>
      <w:r>
        <w:rPr>
          <w:rFonts w:eastAsia="Calibri"/>
          <w:szCs w:val="24"/>
        </w:rPr>
        <w:t xml:space="preserve">  </w:t>
      </w:r>
      <w:r w:rsidR="001D354C">
        <w:rPr>
          <w:rFonts w:eastAsia="Calibri"/>
          <w:szCs w:val="24"/>
        </w:rPr>
        <w:t xml:space="preserve"> </w:t>
      </w:r>
      <w:r>
        <w:rPr>
          <w:rFonts w:eastAsia="Calibri"/>
          <w:szCs w:val="24"/>
        </w:rPr>
        <w:t xml:space="preserve"> </w:t>
      </w:r>
      <w:r w:rsidRPr="00FF2656">
        <w:rPr>
          <w:rFonts w:eastAsia="Calibri"/>
          <w:szCs w:val="24"/>
        </w:rPr>
        <w:t xml:space="preserve">Įgalioti </w:t>
      </w:r>
      <w:r>
        <w:rPr>
          <w:rFonts w:eastAsia="Calibri"/>
          <w:szCs w:val="24"/>
        </w:rPr>
        <w:t>UAB</w:t>
      </w:r>
      <w:r w:rsidRPr="00FF2656">
        <w:rPr>
          <w:rFonts w:eastAsia="Calibri"/>
          <w:szCs w:val="24"/>
        </w:rPr>
        <w:t xml:space="preserve"> „Rietavo komunalinis ūkis“ direktorių pasirašyti reikiamus dokumentus.</w:t>
      </w:r>
    </w:p>
    <w:p w14:paraId="5ABB67E6" w14:textId="06A915EF" w:rsidR="00960B30" w:rsidRDefault="00E02F06" w:rsidP="00960B30">
      <w:pPr>
        <w:tabs>
          <w:tab w:val="left" w:pos="993"/>
        </w:tabs>
        <w:rPr>
          <w:szCs w:val="24"/>
        </w:rPr>
      </w:pPr>
      <w:r>
        <w:rPr>
          <w:szCs w:val="24"/>
        </w:rPr>
        <w:t xml:space="preserve">  </w:t>
      </w:r>
      <w:r w:rsidR="00960B30">
        <w:rPr>
          <w:szCs w:val="24"/>
        </w:rPr>
        <w:t xml:space="preserve">   </w:t>
      </w:r>
      <w:r w:rsidR="001D354C">
        <w:rPr>
          <w:szCs w:val="24"/>
        </w:rPr>
        <w:t xml:space="preserve"> </w:t>
      </w:r>
      <w:r w:rsidR="00960B30">
        <w:rPr>
          <w:szCs w:val="24"/>
        </w:rPr>
        <w:t>Tarybos narys Alvydas Rojus: kiek per metus atiduodate bankui paskolų?</w:t>
      </w:r>
    </w:p>
    <w:p w14:paraId="4450C3D0" w14:textId="1FBB23F4" w:rsidR="00960B30" w:rsidRDefault="00960B30" w:rsidP="00960B30">
      <w:pPr>
        <w:tabs>
          <w:tab w:val="left" w:pos="993"/>
        </w:tabs>
        <w:rPr>
          <w:szCs w:val="24"/>
        </w:rPr>
      </w:pPr>
      <w:r>
        <w:rPr>
          <w:szCs w:val="24"/>
        </w:rPr>
        <w:t xml:space="preserve">    </w:t>
      </w:r>
      <w:r w:rsidR="001D354C">
        <w:rPr>
          <w:szCs w:val="24"/>
        </w:rPr>
        <w:t xml:space="preserve"> </w:t>
      </w:r>
      <w:r>
        <w:rPr>
          <w:szCs w:val="24"/>
        </w:rPr>
        <w:t xml:space="preserve"> UAB „Rietavo komunalinis ūkis“ direktorius Alvydas Rojus: bankas paskolą suteikia ne ilgesniam negu 7 ar 10 metų. Paskolą ėmėme šilumos tinklams sutvarkyti. </w:t>
      </w:r>
      <w:r w:rsidR="001D354C">
        <w:rPr>
          <w:szCs w:val="24"/>
        </w:rPr>
        <w:t xml:space="preserve">Ji grąžinama iš sukauptų amortizacinių atskaitymų. Papildomų šaltinių jai uždengti neturime. </w:t>
      </w:r>
    </w:p>
    <w:p w14:paraId="562C9A22" w14:textId="695F0EF8" w:rsidR="001D354C" w:rsidRDefault="001D354C" w:rsidP="00960B30">
      <w:pPr>
        <w:tabs>
          <w:tab w:val="left" w:pos="993"/>
        </w:tabs>
        <w:rPr>
          <w:szCs w:val="24"/>
        </w:rPr>
      </w:pPr>
      <w:r>
        <w:rPr>
          <w:szCs w:val="24"/>
        </w:rPr>
        <w:t xml:space="preserve">      Tarybos narys Alfredas Mockus: ar nebus taip, kad ateis laikas, kai paskola bus didesnė negu jūsų įmonės turtas?</w:t>
      </w:r>
    </w:p>
    <w:p w14:paraId="6F754015" w14:textId="637BBA73" w:rsidR="001D354C" w:rsidRDefault="001D354C" w:rsidP="00960B30">
      <w:pPr>
        <w:tabs>
          <w:tab w:val="left" w:pos="993"/>
        </w:tabs>
        <w:rPr>
          <w:szCs w:val="24"/>
        </w:rPr>
      </w:pPr>
      <w:r>
        <w:rPr>
          <w:szCs w:val="24"/>
        </w:rPr>
        <w:t xml:space="preserve">      </w:t>
      </w:r>
      <w:r>
        <w:rPr>
          <w:szCs w:val="24"/>
        </w:rPr>
        <w:t>UAB „Rietavo komunalinis ūkis“ direktorius Alvydas Rojus:</w:t>
      </w:r>
      <w:r>
        <w:rPr>
          <w:szCs w:val="24"/>
        </w:rPr>
        <w:t xml:space="preserve"> ne, taip nebus. </w:t>
      </w:r>
    </w:p>
    <w:p w14:paraId="1CACAB11" w14:textId="5F265A16" w:rsidR="001D354C" w:rsidRDefault="001D354C" w:rsidP="00960B30">
      <w:pPr>
        <w:tabs>
          <w:tab w:val="left" w:pos="993"/>
        </w:tabs>
        <w:rPr>
          <w:szCs w:val="24"/>
        </w:rPr>
      </w:pPr>
      <w:r>
        <w:rPr>
          <w:szCs w:val="24"/>
        </w:rPr>
        <w:t xml:space="preserve">      Tarybos narys Viktoras Krajinas: koks procentas įmonės turto yra įkeistas? Ar neplanuojate plėsti paslaugų spektrą, kad iš tos veiklos būtų galima uždirbti pajamų, įdarbinti žmonių?</w:t>
      </w:r>
    </w:p>
    <w:p w14:paraId="786978EC" w14:textId="77777777" w:rsidR="007823A2" w:rsidRDefault="001D354C" w:rsidP="00960B30">
      <w:pPr>
        <w:tabs>
          <w:tab w:val="left" w:pos="993"/>
        </w:tabs>
        <w:rPr>
          <w:szCs w:val="24"/>
        </w:rPr>
      </w:pPr>
      <w:r>
        <w:rPr>
          <w:szCs w:val="24"/>
        </w:rPr>
        <w:t xml:space="preserve">      </w:t>
      </w:r>
      <w:r>
        <w:rPr>
          <w:szCs w:val="24"/>
        </w:rPr>
        <w:t>UAB „Rietavo komunalinis ūkis“ direktorius Alvydas Rojus:</w:t>
      </w:r>
      <w:r>
        <w:rPr>
          <w:szCs w:val="24"/>
        </w:rPr>
        <w:t xml:space="preserve"> tą ir darome. Įrengiame šilumos ir nuotekų punktus gyventojams ir kt. Bet šitomis pajamomis negalime padengti </w:t>
      </w:r>
      <w:r w:rsidR="007823A2">
        <w:rPr>
          <w:szCs w:val="24"/>
        </w:rPr>
        <w:t>paskolų. Turtas įkeistas tiek, kiek ir buvo įkeistas imant paskolą.</w:t>
      </w:r>
    </w:p>
    <w:p w14:paraId="47D6FA5E" w14:textId="54733FE8" w:rsidR="007823A2" w:rsidRDefault="007823A2" w:rsidP="00960B30">
      <w:pPr>
        <w:tabs>
          <w:tab w:val="left" w:pos="993"/>
        </w:tabs>
        <w:rPr>
          <w:szCs w:val="24"/>
        </w:rPr>
      </w:pPr>
      <w:r>
        <w:rPr>
          <w:szCs w:val="24"/>
        </w:rPr>
        <w:t xml:space="preserve">      Tarybos narys Algimantas Mickus: kas būtų, jeigu negautumėte paskolos?</w:t>
      </w:r>
    </w:p>
    <w:p w14:paraId="5D5AF893" w14:textId="6F573D10" w:rsidR="001D354C" w:rsidRDefault="007823A2" w:rsidP="00960B30">
      <w:pPr>
        <w:tabs>
          <w:tab w:val="left" w:pos="993"/>
        </w:tabs>
        <w:rPr>
          <w:szCs w:val="24"/>
        </w:rPr>
      </w:pPr>
      <w:r>
        <w:rPr>
          <w:szCs w:val="24"/>
        </w:rPr>
        <w:t xml:space="preserve">      </w:t>
      </w:r>
      <w:r>
        <w:rPr>
          <w:szCs w:val="24"/>
        </w:rPr>
        <w:t>UAB „Rietavo komunalinis ūkis“ direktorius Alvydas Rojus:</w:t>
      </w:r>
      <w:r>
        <w:rPr>
          <w:szCs w:val="24"/>
        </w:rPr>
        <w:t xml:space="preserve"> negalėtume užsimokėti už elektrą. </w:t>
      </w:r>
    </w:p>
    <w:p w14:paraId="00CE6FC6" w14:textId="6004F2F7" w:rsidR="007823A2" w:rsidRDefault="007823A2" w:rsidP="00960B30">
      <w:pPr>
        <w:tabs>
          <w:tab w:val="left" w:pos="993"/>
        </w:tabs>
        <w:rPr>
          <w:szCs w:val="24"/>
        </w:rPr>
      </w:pPr>
      <w:r>
        <w:rPr>
          <w:szCs w:val="24"/>
        </w:rPr>
        <w:t xml:space="preserve">      Tarybos narys Vytautas Blažaitis klausė, kokia yra metinė įmonės apyvarta?</w:t>
      </w:r>
    </w:p>
    <w:p w14:paraId="38E9C4A6" w14:textId="7CADD0F9" w:rsidR="007823A2" w:rsidRDefault="007823A2" w:rsidP="00960B30">
      <w:pPr>
        <w:tabs>
          <w:tab w:val="left" w:pos="993"/>
        </w:tabs>
        <w:rPr>
          <w:szCs w:val="24"/>
        </w:rPr>
      </w:pPr>
      <w:r>
        <w:rPr>
          <w:szCs w:val="24"/>
        </w:rPr>
        <w:t xml:space="preserve">      </w:t>
      </w:r>
      <w:r>
        <w:rPr>
          <w:szCs w:val="24"/>
        </w:rPr>
        <w:t>UAB „Rietavo komunalinis ūkis“ direktorius Alvydas Rojus:</w:t>
      </w:r>
      <w:r>
        <w:rPr>
          <w:szCs w:val="24"/>
        </w:rPr>
        <w:t xml:space="preserve"> apie 1 milijonas Eur. </w:t>
      </w:r>
    </w:p>
    <w:p w14:paraId="34CC4DC8" w14:textId="6FB63D99" w:rsidR="00E02F06" w:rsidRPr="0048099C" w:rsidRDefault="00960B30" w:rsidP="00960B30">
      <w:pPr>
        <w:tabs>
          <w:tab w:val="left" w:pos="993"/>
        </w:tabs>
        <w:rPr>
          <w:szCs w:val="24"/>
        </w:rPr>
      </w:pPr>
      <w:r>
        <w:rPr>
          <w:szCs w:val="24"/>
        </w:rPr>
        <w:t xml:space="preserve">     </w:t>
      </w:r>
      <w:r w:rsidR="001D354C">
        <w:rPr>
          <w:szCs w:val="24"/>
        </w:rPr>
        <w:t xml:space="preserve"> </w:t>
      </w:r>
      <w:r w:rsidR="00E02F06" w:rsidRPr="0048099C">
        <w:rPr>
          <w:szCs w:val="24"/>
        </w:rPr>
        <w:t xml:space="preserve">Balsuota už pateiktą sprendimo projektą – </w:t>
      </w:r>
      <w:r w:rsidR="001D354C">
        <w:rPr>
          <w:szCs w:val="24"/>
        </w:rPr>
        <w:t>12</w:t>
      </w:r>
      <w:r w:rsidR="00E02F06" w:rsidRPr="0048099C">
        <w:rPr>
          <w:szCs w:val="24"/>
        </w:rPr>
        <w:t xml:space="preserve"> už</w:t>
      </w:r>
      <w:r w:rsidR="003C7DE5">
        <w:rPr>
          <w:szCs w:val="24"/>
        </w:rPr>
        <w:t xml:space="preserve">, </w:t>
      </w:r>
      <w:r w:rsidR="001D354C">
        <w:rPr>
          <w:szCs w:val="24"/>
        </w:rPr>
        <w:t>3</w:t>
      </w:r>
      <w:r w:rsidR="003C7DE5">
        <w:rPr>
          <w:szCs w:val="24"/>
        </w:rPr>
        <w:t xml:space="preserve"> susilaikė (Vytautas Blažaitis, Alfredas Mockus, </w:t>
      </w:r>
      <w:r w:rsidR="007823A2">
        <w:rPr>
          <w:szCs w:val="24"/>
        </w:rPr>
        <w:t>Viktoras Krajinas</w:t>
      </w:r>
      <w:r w:rsidR="003C7DE5">
        <w:rPr>
          <w:szCs w:val="24"/>
        </w:rPr>
        <w:t>)</w:t>
      </w:r>
      <w:r w:rsidR="00E02F06" w:rsidRPr="0048099C">
        <w:rPr>
          <w:szCs w:val="24"/>
        </w:rPr>
        <w:t>.</w:t>
      </w:r>
    </w:p>
    <w:p w14:paraId="1CD0BE4F" w14:textId="77777777" w:rsidR="00E02F06" w:rsidRPr="00F005D4" w:rsidRDefault="00E02F06" w:rsidP="00E02F06">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337D3C67" w14:textId="346A4974" w:rsidR="005B0B24" w:rsidRDefault="005B0B24" w:rsidP="00E02F06">
      <w:pPr>
        <w:tabs>
          <w:tab w:val="left" w:pos="1276"/>
        </w:tabs>
        <w:ind w:firstLine="1134"/>
        <w:contextualSpacing/>
      </w:pPr>
    </w:p>
    <w:p w14:paraId="4D211EAB" w14:textId="541601B4" w:rsidR="005B0B24" w:rsidRPr="00E02F06" w:rsidRDefault="00E02F06" w:rsidP="00E02F06">
      <w:pPr>
        <w:pStyle w:val="Sraopastraipa"/>
        <w:numPr>
          <w:ilvl w:val="0"/>
          <w:numId w:val="6"/>
        </w:numPr>
        <w:tabs>
          <w:tab w:val="left" w:pos="1276"/>
        </w:tabs>
        <w:ind w:left="0" w:firstLine="1134"/>
        <w:contextualSpacing/>
      </w:pPr>
      <w:r>
        <w:t xml:space="preserve"> SVARSTYTA. </w:t>
      </w:r>
      <w:r w:rsidR="001D354C">
        <w:rPr>
          <w:iCs/>
        </w:rPr>
        <w:t>Rietavo savivaldybės tarybos 2023 metų pirmojo pusmečio darbo plano patvirtinim</w:t>
      </w:r>
      <w:r>
        <w:rPr>
          <w:iCs/>
        </w:rPr>
        <w:t>as.</w:t>
      </w:r>
    </w:p>
    <w:p w14:paraId="5C28013A" w14:textId="451322CA" w:rsidR="007823A2" w:rsidRPr="007823A2" w:rsidRDefault="00E02F06" w:rsidP="007823A2">
      <w:pPr>
        <w:pStyle w:val="Pagrindiniotekstotrauka"/>
        <w:tabs>
          <w:tab w:val="left" w:pos="1247"/>
        </w:tabs>
        <w:ind w:firstLine="0"/>
      </w:pPr>
      <w:r>
        <w:rPr>
          <w:iCs/>
        </w:rPr>
        <w:t xml:space="preserve">          </w:t>
      </w:r>
      <w:r w:rsidR="007823A2">
        <w:rPr>
          <w:iCs/>
        </w:rPr>
        <w:t xml:space="preserve">         </w:t>
      </w:r>
      <w:r>
        <w:rPr>
          <w:iCs/>
        </w:rPr>
        <w:t xml:space="preserve">Ūkio plėtros ir ekologijos komiteto pirmininkas Albinas Maslauskas teikė sprendimo projektą – </w:t>
      </w:r>
      <w:r w:rsidR="007823A2">
        <w:rPr>
          <w:iCs/>
        </w:rPr>
        <w:t>p</w:t>
      </w:r>
      <w:r w:rsidR="007823A2" w:rsidRPr="007823A2">
        <w:t>atvirtinti Rietavo savivaldybės tarybos 2023 metų pirmojo pusmečio darbo planą (pridedama).</w:t>
      </w:r>
    </w:p>
    <w:p w14:paraId="4EA1955E" w14:textId="185E28FD" w:rsidR="00E02F06" w:rsidRPr="0048099C" w:rsidRDefault="00E02F06" w:rsidP="007823A2">
      <w:pPr>
        <w:ind w:firstLine="567"/>
        <w:rPr>
          <w:szCs w:val="24"/>
        </w:rPr>
      </w:pPr>
      <w:r>
        <w:rPr>
          <w:szCs w:val="24"/>
        </w:rPr>
        <w:t xml:space="preserve">  </w:t>
      </w:r>
      <w:r w:rsidR="007823A2">
        <w:rPr>
          <w:szCs w:val="24"/>
        </w:rPr>
        <w:t xml:space="preserve">         </w:t>
      </w:r>
      <w:r w:rsidRPr="0048099C">
        <w:rPr>
          <w:szCs w:val="24"/>
        </w:rPr>
        <w:t xml:space="preserve">Balsuota už pateiktą sprendimo projektą – </w:t>
      </w:r>
      <w:r w:rsidR="007823A2">
        <w:rPr>
          <w:szCs w:val="24"/>
        </w:rPr>
        <w:t>15</w:t>
      </w:r>
      <w:r w:rsidRPr="0048099C">
        <w:rPr>
          <w:szCs w:val="24"/>
        </w:rPr>
        <w:t xml:space="preserve"> už.</w:t>
      </w:r>
    </w:p>
    <w:p w14:paraId="27EC0646" w14:textId="77777777" w:rsidR="00E02F06" w:rsidRPr="00F005D4" w:rsidRDefault="00E02F06" w:rsidP="00E02F06">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3881EE59" w14:textId="10EBA19F" w:rsidR="00E02F06" w:rsidRDefault="00E02F06" w:rsidP="00E02F06">
      <w:pPr>
        <w:pStyle w:val="Sraopastraipa"/>
        <w:tabs>
          <w:tab w:val="left" w:pos="1276"/>
        </w:tabs>
        <w:ind w:left="0" w:firstLine="1134"/>
        <w:contextualSpacing/>
      </w:pPr>
    </w:p>
    <w:p w14:paraId="66F3340A" w14:textId="2E8A203B" w:rsidR="009D089E" w:rsidRPr="00343CDD" w:rsidRDefault="00E02F06" w:rsidP="00974B76">
      <w:pPr>
        <w:ind w:firstLine="0"/>
        <w:contextualSpacing/>
      </w:pPr>
      <w:r>
        <w:t xml:space="preserve">                    17. </w:t>
      </w:r>
      <w:r w:rsidR="009D089E" w:rsidRPr="00343CDD">
        <w:t>Savivaldybės mero informacija.</w:t>
      </w:r>
    </w:p>
    <w:p w14:paraId="1605962D" w14:textId="77777777" w:rsidR="00974B76" w:rsidRDefault="00B12B5D" w:rsidP="005A0376">
      <w:pPr>
        <w:pStyle w:val="prastasistinklapis"/>
        <w:shd w:val="clear" w:color="auto" w:fill="FFFFFF"/>
        <w:jc w:val="left"/>
        <w:rPr>
          <w:b w:val="0"/>
        </w:rPr>
      </w:pPr>
      <w:r w:rsidRPr="00343CDD">
        <w:t xml:space="preserve">           </w:t>
      </w:r>
      <w:r>
        <w:t xml:space="preserve">   </w:t>
      </w:r>
      <w:r w:rsidR="009B6E42">
        <w:t xml:space="preserve"> </w:t>
      </w:r>
      <w:r w:rsidR="00527FBA">
        <w:t xml:space="preserve">  </w:t>
      </w:r>
      <w:r w:rsidR="00FB7D17">
        <w:t xml:space="preserve"> </w:t>
      </w:r>
      <w:r w:rsidR="00B40B9D">
        <w:t xml:space="preserve"> </w:t>
      </w:r>
      <w:r w:rsidR="009555ED">
        <w:t xml:space="preserve"> </w:t>
      </w:r>
      <w:r w:rsidR="009D089E" w:rsidRPr="00B12B5D">
        <w:rPr>
          <w:b w:val="0"/>
        </w:rPr>
        <w:t>Savivaldybės meras Antanas Černeckis</w:t>
      </w:r>
      <w:r w:rsidR="00974B76">
        <w:rPr>
          <w:b w:val="0"/>
        </w:rPr>
        <w:t xml:space="preserve"> pristatė, kokiuose pasitarimuose paskutiniu metu dalyvavo, kokius klausimus sprendė ir kėlė. </w:t>
      </w:r>
      <w:r w:rsidR="00670103">
        <w:rPr>
          <w:b w:val="0"/>
        </w:rPr>
        <w:t xml:space="preserve"> </w:t>
      </w:r>
      <w:r w:rsidR="001A3697">
        <w:rPr>
          <w:b w:val="0"/>
        </w:rPr>
        <w:t xml:space="preserve"> </w:t>
      </w:r>
      <w:r w:rsidR="00974B76">
        <w:rPr>
          <w:b w:val="0"/>
        </w:rPr>
        <w:t xml:space="preserve">Pristatė ES lėšų paskirstymo perspektyvas. Pakomentavo pokalbį su urėdijos vadovybe. Padėkojo už turiningus metus. Palinkėjo gerų švenčių. </w:t>
      </w:r>
    </w:p>
    <w:p w14:paraId="3853EB14" w14:textId="1FD2A6B6" w:rsidR="006C433E" w:rsidRDefault="003534C0" w:rsidP="005A0376">
      <w:pPr>
        <w:pStyle w:val="prastasistinklapis"/>
        <w:shd w:val="clear" w:color="auto" w:fill="FFFFFF"/>
        <w:jc w:val="left"/>
        <w:rPr>
          <w:b w:val="0"/>
        </w:rPr>
      </w:pPr>
      <w:r>
        <w:rPr>
          <w:b w:val="0"/>
        </w:rPr>
        <w:t xml:space="preserve">         </w:t>
      </w:r>
      <w:r w:rsidR="006C433E">
        <w:rPr>
          <w:b w:val="0"/>
        </w:rPr>
        <w:t xml:space="preserve">               </w:t>
      </w:r>
    </w:p>
    <w:p w14:paraId="6753AC8D" w14:textId="6F524963" w:rsidR="00160929" w:rsidRDefault="00970CEA" w:rsidP="00B9160B">
      <w:pPr>
        <w:tabs>
          <w:tab w:val="left" w:pos="1134"/>
        </w:tabs>
      </w:pPr>
      <w:r>
        <w:t xml:space="preserve">      </w:t>
      </w:r>
      <w:r w:rsidR="006038CC">
        <w:t xml:space="preserve">           </w:t>
      </w:r>
    </w:p>
    <w:p w14:paraId="4E6ADD11" w14:textId="77777777" w:rsidR="001D2D2B" w:rsidRDefault="001D2D2B" w:rsidP="00161671">
      <w:pPr>
        <w:ind w:firstLine="0"/>
      </w:pPr>
      <w:r>
        <w:t xml:space="preserve">Posėdžio pirmininkas </w:t>
      </w:r>
      <w:r>
        <w:tab/>
      </w:r>
      <w:r>
        <w:tab/>
      </w:r>
      <w:r>
        <w:tab/>
      </w:r>
      <w:r>
        <w:tab/>
      </w:r>
      <w:r>
        <w:tab/>
      </w:r>
      <w:r>
        <w:tab/>
      </w:r>
      <w:r>
        <w:tab/>
      </w:r>
      <w:r>
        <w:tab/>
        <w:t>Antanas Černeckis</w:t>
      </w:r>
    </w:p>
    <w:p w14:paraId="7D881D29" w14:textId="0E842F68" w:rsidR="001D2D2B" w:rsidRDefault="001D2D2B" w:rsidP="00161671">
      <w:pPr>
        <w:ind w:firstLine="0"/>
      </w:pPr>
      <w:r>
        <w:t>Posėdžio sekretorė</w:t>
      </w:r>
      <w:r>
        <w:tab/>
      </w:r>
      <w:r>
        <w:tab/>
      </w:r>
      <w:r>
        <w:tab/>
      </w:r>
      <w:r>
        <w:tab/>
      </w:r>
      <w:r>
        <w:tab/>
      </w:r>
      <w:r>
        <w:tab/>
      </w:r>
      <w:r>
        <w:tab/>
      </w:r>
      <w:r>
        <w:tab/>
        <w:t xml:space="preserve"> </w:t>
      </w:r>
      <w:r w:rsidR="005D5669">
        <w:t>Jūratė Šedvilaitė</w:t>
      </w:r>
    </w:p>
    <w:sectPr w:rsidR="001D2D2B" w:rsidSect="00F84360">
      <w:footerReference w:type="default" r:id="rId13"/>
      <w:type w:val="continuous"/>
      <w:pgSz w:w="11907" w:h="16840" w:code="9"/>
      <w:pgMar w:top="1134" w:right="708" w:bottom="1134" w:left="1701" w:header="680" w:footer="454"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F2ACE" w14:textId="77777777" w:rsidR="00602951" w:rsidRDefault="00602951">
      <w:r>
        <w:separator/>
      </w:r>
    </w:p>
  </w:endnote>
  <w:endnote w:type="continuationSeparator" w:id="0">
    <w:p w14:paraId="11740168" w14:textId="77777777" w:rsidR="00602951" w:rsidRDefault="00602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HelveticaLT">
    <w:altName w:val="Arial"/>
    <w:charset w:val="00"/>
    <w:family w:val="swiss"/>
    <w:pitch w:val="variable"/>
    <w:sig w:usb0="00000003" w:usb1="00000000" w:usb2="00000000" w:usb3="00000000" w:csb0="00000001" w:csb1="00000000"/>
  </w:font>
  <w:font w:name="Thorndale">
    <w:altName w:val="Times New Roman"/>
    <w:charset w:val="BA"/>
    <w:family w:val="roman"/>
    <w:pitch w:val="variable"/>
  </w:font>
  <w:font w:name="HG Mincho Light J">
    <w:altName w:val="Times New Roman"/>
    <w:charset w:val="CC"/>
    <w:family w:val="auto"/>
    <w:pitch w:val="variable"/>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DECA2" w14:textId="77777777" w:rsidR="00632C07" w:rsidRDefault="00632C07">
    <w:pPr>
      <w:pStyle w:val="Porat"/>
      <w:rPr>
        <w:sz w:val="16"/>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98323" w14:textId="77777777" w:rsidR="00632C07" w:rsidRDefault="00632C07">
    <w:pPr>
      <w:pStyle w:val="Porat"/>
      <w:rPr>
        <w:sz w:val="16"/>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7EC10" w14:textId="77777777" w:rsidR="00602951" w:rsidRDefault="00602951">
      <w:r>
        <w:separator/>
      </w:r>
    </w:p>
  </w:footnote>
  <w:footnote w:type="continuationSeparator" w:id="0">
    <w:p w14:paraId="3C2FD37F" w14:textId="77777777" w:rsidR="00602951" w:rsidRDefault="00602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277F" w14:textId="0A620B69" w:rsidR="00632C07" w:rsidRDefault="00632C07"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3412B">
      <w:rPr>
        <w:rStyle w:val="Puslapionumeris"/>
        <w:noProof/>
      </w:rPr>
      <w:t>2</w:t>
    </w:r>
    <w:r>
      <w:rPr>
        <w:rStyle w:val="Puslapionumeris"/>
      </w:rPr>
      <w:fldChar w:fldCharType="end"/>
    </w:r>
  </w:p>
  <w:p w14:paraId="30DD2182" w14:textId="77777777" w:rsidR="00632C07" w:rsidRDefault="00632C0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A533" w14:textId="77777777" w:rsidR="00632C07" w:rsidRDefault="00632C07"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D2E3C">
      <w:rPr>
        <w:rStyle w:val="Puslapionumeris"/>
        <w:noProof/>
      </w:rPr>
      <w:t>14</w:t>
    </w:r>
    <w:r>
      <w:rPr>
        <w:rStyle w:val="Puslapionumeris"/>
      </w:rPr>
      <w:fldChar w:fldCharType="end"/>
    </w:r>
  </w:p>
  <w:p w14:paraId="6E5DA40A" w14:textId="77777777" w:rsidR="00632C07" w:rsidRDefault="00632C0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12" type="#_x0000_t75" style="width:9pt;height:9pt" o:bullet="t">
        <v:imagedata r:id="rId1" o:title="clip_image001"/>
      </v:shape>
    </w:pict>
  </w:numPicBullet>
  <w:abstractNum w:abstractNumId="0" w15:restartNumberingAfterBreak="0">
    <w:nsid w:val="01AE28D0"/>
    <w:multiLevelType w:val="hybridMultilevel"/>
    <w:tmpl w:val="93244BAE"/>
    <w:lvl w:ilvl="0" w:tplc="B7142CDE">
      <w:start w:val="8"/>
      <w:numFmt w:val="decimal"/>
      <w:lvlText w:val="%1."/>
      <w:lvlJc w:val="left"/>
      <w:pPr>
        <w:ind w:left="1260" w:hanging="360"/>
      </w:pPr>
      <w:rPr>
        <w:rFonts w:hint="default"/>
        <w:i w:val="0"/>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 w15:restartNumberingAfterBreak="0">
    <w:nsid w:val="025242E4"/>
    <w:multiLevelType w:val="hybridMultilevel"/>
    <w:tmpl w:val="4EA8D1EC"/>
    <w:lvl w:ilvl="0" w:tplc="4424A8F6">
      <w:start w:val="1"/>
      <w:numFmt w:val="decimal"/>
      <w:lvlText w:val="%1."/>
      <w:lvlJc w:val="left"/>
      <w:pPr>
        <w:ind w:left="927" w:hanging="360"/>
      </w:pPr>
      <w:rPr>
        <w:rFonts w:eastAsia="Times New Roman"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2621E42"/>
    <w:multiLevelType w:val="multilevel"/>
    <w:tmpl w:val="E4E47F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EF0707"/>
    <w:multiLevelType w:val="hybridMultilevel"/>
    <w:tmpl w:val="91E8E72E"/>
    <w:lvl w:ilvl="0" w:tplc="57F84618">
      <w:start w:val="1"/>
      <w:numFmt w:val="decimal"/>
      <w:lvlText w:val="%1."/>
      <w:lvlJc w:val="left"/>
      <w:pPr>
        <w:ind w:left="3196" w:hanging="360"/>
      </w:pPr>
      <w:rPr>
        <w:rFonts w:hint="default"/>
      </w:rPr>
    </w:lvl>
    <w:lvl w:ilvl="1" w:tplc="04270019" w:tentative="1">
      <w:start w:val="1"/>
      <w:numFmt w:val="lowerLetter"/>
      <w:lvlText w:val="%2."/>
      <w:lvlJc w:val="left"/>
      <w:pPr>
        <w:ind w:left="3916" w:hanging="360"/>
      </w:pPr>
    </w:lvl>
    <w:lvl w:ilvl="2" w:tplc="0427001B" w:tentative="1">
      <w:start w:val="1"/>
      <w:numFmt w:val="lowerRoman"/>
      <w:lvlText w:val="%3."/>
      <w:lvlJc w:val="right"/>
      <w:pPr>
        <w:ind w:left="4636" w:hanging="180"/>
      </w:pPr>
    </w:lvl>
    <w:lvl w:ilvl="3" w:tplc="0427000F" w:tentative="1">
      <w:start w:val="1"/>
      <w:numFmt w:val="decimal"/>
      <w:lvlText w:val="%4."/>
      <w:lvlJc w:val="left"/>
      <w:pPr>
        <w:ind w:left="5356" w:hanging="360"/>
      </w:pPr>
    </w:lvl>
    <w:lvl w:ilvl="4" w:tplc="04270019" w:tentative="1">
      <w:start w:val="1"/>
      <w:numFmt w:val="lowerLetter"/>
      <w:lvlText w:val="%5."/>
      <w:lvlJc w:val="left"/>
      <w:pPr>
        <w:ind w:left="6076" w:hanging="360"/>
      </w:pPr>
    </w:lvl>
    <w:lvl w:ilvl="5" w:tplc="0427001B" w:tentative="1">
      <w:start w:val="1"/>
      <w:numFmt w:val="lowerRoman"/>
      <w:lvlText w:val="%6."/>
      <w:lvlJc w:val="right"/>
      <w:pPr>
        <w:ind w:left="6796" w:hanging="180"/>
      </w:pPr>
    </w:lvl>
    <w:lvl w:ilvl="6" w:tplc="0427000F" w:tentative="1">
      <w:start w:val="1"/>
      <w:numFmt w:val="decimal"/>
      <w:lvlText w:val="%7."/>
      <w:lvlJc w:val="left"/>
      <w:pPr>
        <w:ind w:left="7516" w:hanging="360"/>
      </w:pPr>
    </w:lvl>
    <w:lvl w:ilvl="7" w:tplc="04270019" w:tentative="1">
      <w:start w:val="1"/>
      <w:numFmt w:val="lowerLetter"/>
      <w:lvlText w:val="%8."/>
      <w:lvlJc w:val="left"/>
      <w:pPr>
        <w:ind w:left="8236" w:hanging="360"/>
      </w:pPr>
    </w:lvl>
    <w:lvl w:ilvl="8" w:tplc="0427001B" w:tentative="1">
      <w:start w:val="1"/>
      <w:numFmt w:val="lowerRoman"/>
      <w:lvlText w:val="%9."/>
      <w:lvlJc w:val="right"/>
      <w:pPr>
        <w:ind w:left="8956" w:hanging="180"/>
      </w:pPr>
    </w:lvl>
  </w:abstractNum>
  <w:abstractNum w:abstractNumId="4" w15:restartNumberingAfterBreak="0">
    <w:nsid w:val="11910BA9"/>
    <w:multiLevelType w:val="hybridMultilevel"/>
    <w:tmpl w:val="7B504AD0"/>
    <w:lvl w:ilvl="0" w:tplc="65F253E2">
      <w:start w:val="1"/>
      <w:numFmt w:val="decimal"/>
      <w:lvlText w:val="%1."/>
      <w:lvlJc w:val="left"/>
      <w:pPr>
        <w:ind w:left="1320" w:hanging="360"/>
      </w:pPr>
      <w:rPr>
        <w:rFonts w:hint="default"/>
        <w:color w:val="auto"/>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5" w15:restartNumberingAfterBreak="0">
    <w:nsid w:val="14EA7B8C"/>
    <w:multiLevelType w:val="hybridMultilevel"/>
    <w:tmpl w:val="53880578"/>
    <w:lvl w:ilvl="0" w:tplc="162E28DA">
      <w:start w:val="1"/>
      <w:numFmt w:val="decimal"/>
      <w:lvlText w:val="%1."/>
      <w:lvlJc w:val="left"/>
      <w:pPr>
        <w:tabs>
          <w:tab w:val="num" w:pos="1080"/>
        </w:tabs>
        <w:ind w:left="1080" w:hanging="360"/>
      </w:pPr>
      <w:rPr>
        <w:rFonts w:hint="default"/>
        <w:b w:val="0"/>
        <w:i w:val="0"/>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6" w15:restartNumberingAfterBreak="0">
    <w:nsid w:val="15435653"/>
    <w:multiLevelType w:val="multilevel"/>
    <w:tmpl w:val="D7E03FB2"/>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264715"/>
    <w:multiLevelType w:val="multilevel"/>
    <w:tmpl w:val="8F20306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1897133C"/>
    <w:multiLevelType w:val="hybridMultilevel"/>
    <w:tmpl w:val="9C4CBE5A"/>
    <w:lvl w:ilvl="0" w:tplc="A904AB5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9FF0482"/>
    <w:multiLevelType w:val="hybridMultilevel"/>
    <w:tmpl w:val="076E7422"/>
    <w:lvl w:ilvl="0" w:tplc="1D00080C">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0" w15:restartNumberingAfterBreak="0">
    <w:nsid w:val="1FC16CD5"/>
    <w:multiLevelType w:val="hybridMultilevel"/>
    <w:tmpl w:val="AA38AD08"/>
    <w:lvl w:ilvl="0" w:tplc="A154BC6E">
      <w:start w:val="1"/>
      <w:numFmt w:val="decimal"/>
      <w:lvlText w:val="%1."/>
      <w:lvlJc w:val="left"/>
      <w:pPr>
        <w:tabs>
          <w:tab w:val="num" w:pos="1695"/>
        </w:tabs>
        <w:ind w:left="1695" w:hanging="975"/>
      </w:pPr>
      <w:rPr>
        <w:rFonts w:hint="default"/>
      </w:rPr>
    </w:lvl>
    <w:lvl w:ilvl="1" w:tplc="3A60E6BA">
      <w:numFmt w:val="none"/>
      <w:lvlText w:val=""/>
      <w:lvlJc w:val="left"/>
      <w:pPr>
        <w:tabs>
          <w:tab w:val="num" w:pos="360"/>
        </w:tabs>
      </w:pPr>
    </w:lvl>
    <w:lvl w:ilvl="2" w:tplc="ED4E4F8C">
      <w:numFmt w:val="none"/>
      <w:lvlText w:val=""/>
      <w:lvlJc w:val="left"/>
      <w:pPr>
        <w:tabs>
          <w:tab w:val="num" w:pos="360"/>
        </w:tabs>
      </w:pPr>
    </w:lvl>
    <w:lvl w:ilvl="3" w:tplc="04FC9518">
      <w:numFmt w:val="none"/>
      <w:lvlText w:val=""/>
      <w:lvlJc w:val="left"/>
      <w:pPr>
        <w:tabs>
          <w:tab w:val="num" w:pos="360"/>
        </w:tabs>
      </w:pPr>
    </w:lvl>
    <w:lvl w:ilvl="4" w:tplc="5E8A3FB0">
      <w:numFmt w:val="none"/>
      <w:lvlText w:val=""/>
      <w:lvlJc w:val="left"/>
      <w:pPr>
        <w:tabs>
          <w:tab w:val="num" w:pos="360"/>
        </w:tabs>
      </w:pPr>
    </w:lvl>
    <w:lvl w:ilvl="5" w:tplc="C180DF68">
      <w:numFmt w:val="none"/>
      <w:lvlText w:val=""/>
      <w:lvlJc w:val="left"/>
      <w:pPr>
        <w:tabs>
          <w:tab w:val="num" w:pos="360"/>
        </w:tabs>
      </w:pPr>
    </w:lvl>
    <w:lvl w:ilvl="6" w:tplc="1D362930">
      <w:numFmt w:val="none"/>
      <w:lvlText w:val=""/>
      <w:lvlJc w:val="left"/>
      <w:pPr>
        <w:tabs>
          <w:tab w:val="num" w:pos="360"/>
        </w:tabs>
      </w:pPr>
    </w:lvl>
    <w:lvl w:ilvl="7" w:tplc="8A30B90E">
      <w:numFmt w:val="none"/>
      <w:lvlText w:val=""/>
      <w:lvlJc w:val="left"/>
      <w:pPr>
        <w:tabs>
          <w:tab w:val="num" w:pos="360"/>
        </w:tabs>
      </w:pPr>
    </w:lvl>
    <w:lvl w:ilvl="8" w:tplc="EAF8D8E2">
      <w:numFmt w:val="none"/>
      <w:lvlText w:val=""/>
      <w:lvlJc w:val="left"/>
      <w:pPr>
        <w:tabs>
          <w:tab w:val="num" w:pos="360"/>
        </w:tabs>
      </w:pPr>
    </w:lvl>
  </w:abstractNum>
  <w:abstractNum w:abstractNumId="11" w15:restartNumberingAfterBreak="0">
    <w:nsid w:val="240C0FC9"/>
    <w:multiLevelType w:val="hybridMultilevel"/>
    <w:tmpl w:val="CB227D6A"/>
    <w:lvl w:ilvl="0" w:tplc="F57E6C8C">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2" w15:restartNumberingAfterBreak="0">
    <w:nsid w:val="28B1560A"/>
    <w:multiLevelType w:val="multilevel"/>
    <w:tmpl w:val="18A27A40"/>
    <w:lvl w:ilvl="0">
      <w:start w:val="1"/>
      <w:numFmt w:val="decimal"/>
      <w:lvlText w:val="%1."/>
      <w:lvlJc w:val="left"/>
      <w:pPr>
        <w:ind w:left="525" w:hanging="525"/>
      </w:pPr>
      <w:rPr>
        <w:rFonts w:hint="default"/>
      </w:rPr>
    </w:lvl>
    <w:lvl w:ilvl="1">
      <w:start w:val="1"/>
      <w:numFmt w:val="decimal"/>
      <w:lvlText w:val="%1.%2."/>
      <w:lvlJc w:val="left"/>
      <w:pPr>
        <w:ind w:left="1784" w:hanging="525"/>
      </w:pPr>
      <w:rPr>
        <w:rFonts w:hint="default"/>
      </w:rPr>
    </w:lvl>
    <w:lvl w:ilvl="2">
      <w:start w:val="1"/>
      <w:numFmt w:val="decimal"/>
      <w:lvlText w:val="%1.%2.%3."/>
      <w:lvlJc w:val="left"/>
      <w:pPr>
        <w:ind w:left="3238" w:hanging="72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6116" w:hanging="1080"/>
      </w:pPr>
      <w:rPr>
        <w:rFonts w:hint="default"/>
      </w:rPr>
    </w:lvl>
    <w:lvl w:ilvl="5">
      <w:start w:val="1"/>
      <w:numFmt w:val="decimal"/>
      <w:lvlText w:val="%1.%2.%3.%4.%5.%6."/>
      <w:lvlJc w:val="left"/>
      <w:pPr>
        <w:ind w:left="7375" w:hanging="1080"/>
      </w:pPr>
      <w:rPr>
        <w:rFonts w:hint="default"/>
      </w:rPr>
    </w:lvl>
    <w:lvl w:ilvl="6">
      <w:start w:val="1"/>
      <w:numFmt w:val="decimal"/>
      <w:lvlText w:val="%1.%2.%3.%4.%5.%6.%7."/>
      <w:lvlJc w:val="left"/>
      <w:pPr>
        <w:ind w:left="8994" w:hanging="1440"/>
      </w:pPr>
      <w:rPr>
        <w:rFonts w:hint="default"/>
      </w:rPr>
    </w:lvl>
    <w:lvl w:ilvl="7">
      <w:start w:val="1"/>
      <w:numFmt w:val="decimal"/>
      <w:lvlText w:val="%1.%2.%3.%4.%5.%6.%7.%8."/>
      <w:lvlJc w:val="left"/>
      <w:pPr>
        <w:ind w:left="10253" w:hanging="1440"/>
      </w:pPr>
      <w:rPr>
        <w:rFonts w:hint="default"/>
      </w:rPr>
    </w:lvl>
    <w:lvl w:ilvl="8">
      <w:start w:val="1"/>
      <w:numFmt w:val="decimal"/>
      <w:lvlText w:val="%1.%2.%3.%4.%5.%6.%7.%8.%9."/>
      <w:lvlJc w:val="left"/>
      <w:pPr>
        <w:ind w:left="11872" w:hanging="1800"/>
      </w:pPr>
      <w:rPr>
        <w:rFonts w:hint="default"/>
      </w:rPr>
    </w:lvl>
  </w:abstractNum>
  <w:abstractNum w:abstractNumId="13" w15:restartNumberingAfterBreak="0">
    <w:nsid w:val="298C0A9F"/>
    <w:multiLevelType w:val="hybridMultilevel"/>
    <w:tmpl w:val="653AE4F6"/>
    <w:lvl w:ilvl="0" w:tplc="DA5ED140">
      <w:start w:val="1"/>
      <w:numFmt w:val="decimal"/>
      <w:lvlText w:val="%1."/>
      <w:lvlJc w:val="left"/>
      <w:pPr>
        <w:ind w:left="846" w:hanging="360"/>
      </w:pPr>
      <w:rPr>
        <w:rFonts w:hint="default"/>
      </w:rPr>
    </w:lvl>
    <w:lvl w:ilvl="1" w:tplc="04270019" w:tentative="1">
      <w:start w:val="1"/>
      <w:numFmt w:val="lowerLetter"/>
      <w:lvlText w:val="%2."/>
      <w:lvlJc w:val="left"/>
      <w:pPr>
        <w:ind w:left="1566" w:hanging="360"/>
      </w:pPr>
    </w:lvl>
    <w:lvl w:ilvl="2" w:tplc="0427001B" w:tentative="1">
      <w:start w:val="1"/>
      <w:numFmt w:val="lowerRoman"/>
      <w:lvlText w:val="%3."/>
      <w:lvlJc w:val="right"/>
      <w:pPr>
        <w:ind w:left="2286" w:hanging="180"/>
      </w:pPr>
    </w:lvl>
    <w:lvl w:ilvl="3" w:tplc="0427000F" w:tentative="1">
      <w:start w:val="1"/>
      <w:numFmt w:val="decimal"/>
      <w:lvlText w:val="%4."/>
      <w:lvlJc w:val="left"/>
      <w:pPr>
        <w:ind w:left="3006" w:hanging="360"/>
      </w:pPr>
    </w:lvl>
    <w:lvl w:ilvl="4" w:tplc="04270019" w:tentative="1">
      <w:start w:val="1"/>
      <w:numFmt w:val="lowerLetter"/>
      <w:lvlText w:val="%5."/>
      <w:lvlJc w:val="left"/>
      <w:pPr>
        <w:ind w:left="3726" w:hanging="360"/>
      </w:pPr>
    </w:lvl>
    <w:lvl w:ilvl="5" w:tplc="0427001B" w:tentative="1">
      <w:start w:val="1"/>
      <w:numFmt w:val="lowerRoman"/>
      <w:lvlText w:val="%6."/>
      <w:lvlJc w:val="right"/>
      <w:pPr>
        <w:ind w:left="4446" w:hanging="180"/>
      </w:pPr>
    </w:lvl>
    <w:lvl w:ilvl="6" w:tplc="0427000F" w:tentative="1">
      <w:start w:val="1"/>
      <w:numFmt w:val="decimal"/>
      <w:lvlText w:val="%7."/>
      <w:lvlJc w:val="left"/>
      <w:pPr>
        <w:ind w:left="5166" w:hanging="360"/>
      </w:pPr>
    </w:lvl>
    <w:lvl w:ilvl="7" w:tplc="04270019" w:tentative="1">
      <w:start w:val="1"/>
      <w:numFmt w:val="lowerLetter"/>
      <w:lvlText w:val="%8."/>
      <w:lvlJc w:val="left"/>
      <w:pPr>
        <w:ind w:left="5886" w:hanging="360"/>
      </w:pPr>
    </w:lvl>
    <w:lvl w:ilvl="8" w:tplc="0427001B" w:tentative="1">
      <w:start w:val="1"/>
      <w:numFmt w:val="lowerRoman"/>
      <w:lvlText w:val="%9."/>
      <w:lvlJc w:val="right"/>
      <w:pPr>
        <w:ind w:left="6606" w:hanging="180"/>
      </w:pPr>
    </w:lvl>
  </w:abstractNum>
  <w:abstractNum w:abstractNumId="14" w15:restartNumberingAfterBreak="0">
    <w:nsid w:val="2A8E522D"/>
    <w:multiLevelType w:val="multilevel"/>
    <w:tmpl w:val="49BE87B2"/>
    <w:lvl w:ilvl="0">
      <w:start w:val="1"/>
      <w:numFmt w:val="decimal"/>
      <w:lvlText w:val="%1."/>
      <w:lvlJc w:val="left"/>
      <w:pPr>
        <w:ind w:left="1443" w:hanging="450"/>
      </w:pPr>
      <w:rPr>
        <w:rFonts w:hint="default"/>
      </w:rPr>
    </w:lvl>
    <w:lvl w:ilvl="1">
      <w:start w:val="1"/>
      <w:numFmt w:val="decimal"/>
      <w:isLgl/>
      <w:lvlText w:val="%1.%2."/>
      <w:lvlJc w:val="left"/>
      <w:pPr>
        <w:ind w:left="1428"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15" w15:restartNumberingAfterBreak="0">
    <w:nsid w:val="2C3116F0"/>
    <w:multiLevelType w:val="hybridMultilevel"/>
    <w:tmpl w:val="53880578"/>
    <w:lvl w:ilvl="0" w:tplc="FFFFFFFF">
      <w:start w:val="1"/>
      <w:numFmt w:val="decimal"/>
      <w:lvlText w:val="%1."/>
      <w:lvlJc w:val="left"/>
      <w:pPr>
        <w:tabs>
          <w:tab w:val="num" w:pos="1080"/>
        </w:tabs>
        <w:ind w:left="1080" w:hanging="360"/>
      </w:pPr>
      <w:rPr>
        <w:rFonts w:hint="default"/>
        <w:b w:val="0"/>
        <w:i w:val="0"/>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6" w15:restartNumberingAfterBreak="0">
    <w:nsid w:val="2DC33BD7"/>
    <w:multiLevelType w:val="multilevel"/>
    <w:tmpl w:val="3BA23E1E"/>
    <w:lvl w:ilvl="0">
      <w:start w:val="1"/>
      <w:numFmt w:val="decimal"/>
      <w:pStyle w:val="Sraas2"/>
      <w:lvlText w:val="%1."/>
      <w:lvlJc w:val="left"/>
      <w:pPr>
        <w:tabs>
          <w:tab w:val="num" w:pos="1080"/>
        </w:tabs>
        <w:ind w:left="108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840"/>
        </w:tabs>
        <w:ind w:left="6840" w:hanging="1440"/>
      </w:pPr>
      <w:rPr>
        <w:rFonts w:hint="default"/>
      </w:rPr>
    </w:lvl>
    <w:lvl w:ilvl="8">
      <w:start w:val="1"/>
      <w:numFmt w:val="decimal"/>
      <w:lvlText w:val="%1.%2.%3.%4.%5.%6.%7.%8.%9."/>
      <w:lvlJc w:val="left"/>
      <w:pPr>
        <w:tabs>
          <w:tab w:val="num" w:pos="7920"/>
        </w:tabs>
        <w:ind w:left="7920" w:hanging="1800"/>
      </w:pPr>
      <w:rPr>
        <w:rFonts w:hint="default"/>
      </w:rPr>
    </w:lvl>
  </w:abstractNum>
  <w:abstractNum w:abstractNumId="17" w15:restartNumberingAfterBreak="0">
    <w:nsid w:val="30920AF8"/>
    <w:multiLevelType w:val="multilevel"/>
    <w:tmpl w:val="28BC3ED2"/>
    <w:lvl w:ilvl="0">
      <w:start w:val="1"/>
      <w:numFmt w:val="decimal"/>
      <w:lvlText w:val="%1."/>
      <w:lvlJc w:val="left"/>
      <w:pPr>
        <w:ind w:left="1605" w:hanging="360"/>
      </w:pPr>
      <w:rPr>
        <w:rFonts w:hint="default"/>
      </w:rPr>
    </w:lvl>
    <w:lvl w:ilvl="1">
      <w:start w:val="1"/>
      <w:numFmt w:val="decimal"/>
      <w:isLgl/>
      <w:lvlText w:val="%1.%2."/>
      <w:lvlJc w:val="left"/>
      <w:pPr>
        <w:ind w:left="1605" w:hanging="360"/>
      </w:pPr>
      <w:rPr>
        <w:rFonts w:hint="default"/>
      </w:rPr>
    </w:lvl>
    <w:lvl w:ilvl="2">
      <w:start w:val="1"/>
      <w:numFmt w:val="decimal"/>
      <w:isLgl/>
      <w:lvlText w:val="%1.%2.%3."/>
      <w:lvlJc w:val="left"/>
      <w:pPr>
        <w:ind w:left="1965" w:hanging="720"/>
      </w:pPr>
      <w:rPr>
        <w:rFonts w:hint="default"/>
      </w:rPr>
    </w:lvl>
    <w:lvl w:ilvl="3">
      <w:start w:val="1"/>
      <w:numFmt w:val="decimal"/>
      <w:isLgl/>
      <w:lvlText w:val="%1.%2.%3.%4."/>
      <w:lvlJc w:val="left"/>
      <w:pPr>
        <w:ind w:left="1965" w:hanging="720"/>
      </w:pPr>
      <w:rPr>
        <w:rFonts w:hint="default"/>
      </w:rPr>
    </w:lvl>
    <w:lvl w:ilvl="4">
      <w:start w:val="1"/>
      <w:numFmt w:val="decimal"/>
      <w:isLgl/>
      <w:lvlText w:val="%1.%2.%3.%4.%5."/>
      <w:lvlJc w:val="left"/>
      <w:pPr>
        <w:ind w:left="2325" w:hanging="1080"/>
      </w:pPr>
      <w:rPr>
        <w:rFonts w:hint="default"/>
      </w:rPr>
    </w:lvl>
    <w:lvl w:ilvl="5">
      <w:start w:val="1"/>
      <w:numFmt w:val="decimal"/>
      <w:isLgl/>
      <w:lvlText w:val="%1.%2.%3.%4.%5.%6."/>
      <w:lvlJc w:val="left"/>
      <w:pPr>
        <w:ind w:left="2325" w:hanging="1080"/>
      </w:pPr>
      <w:rPr>
        <w:rFonts w:hint="default"/>
      </w:rPr>
    </w:lvl>
    <w:lvl w:ilvl="6">
      <w:start w:val="1"/>
      <w:numFmt w:val="decimal"/>
      <w:isLgl/>
      <w:lvlText w:val="%1.%2.%3.%4.%5.%6.%7."/>
      <w:lvlJc w:val="left"/>
      <w:pPr>
        <w:ind w:left="2685" w:hanging="1440"/>
      </w:pPr>
      <w:rPr>
        <w:rFonts w:hint="default"/>
      </w:rPr>
    </w:lvl>
    <w:lvl w:ilvl="7">
      <w:start w:val="1"/>
      <w:numFmt w:val="decimal"/>
      <w:isLgl/>
      <w:lvlText w:val="%1.%2.%3.%4.%5.%6.%7.%8."/>
      <w:lvlJc w:val="left"/>
      <w:pPr>
        <w:ind w:left="2685" w:hanging="1440"/>
      </w:pPr>
      <w:rPr>
        <w:rFonts w:hint="default"/>
      </w:rPr>
    </w:lvl>
    <w:lvl w:ilvl="8">
      <w:start w:val="1"/>
      <w:numFmt w:val="decimal"/>
      <w:isLgl/>
      <w:lvlText w:val="%1.%2.%3.%4.%5.%6.%7.%8.%9."/>
      <w:lvlJc w:val="left"/>
      <w:pPr>
        <w:ind w:left="3045" w:hanging="1800"/>
      </w:pPr>
      <w:rPr>
        <w:rFonts w:hint="default"/>
      </w:rPr>
    </w:lvl>
  </w:abstractNum>
  <w:abstractNum w:abstractNumId="18" w15:restartNumberingAfterBreak="0">
    <w:nsid w:val="36E05E05"/>
    <w:multiLevelType w:val="hybridMultilevel"/>
    <w:tmpl w:val="114A84B0"/>
    <w:lvl w:ilvl="0" w:tplc="CD62E5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3AB87523"/>
    <w:multiLevelType w:val="hybridMultilevel"/>
    <w:tmpl w:val="C86A0B14"/>
    <w:lvl w:ilvl="0" w:tplc="E82A50D8">
      <w:start w:val="1"/>
      <w:numFmt w:val="decimal"/>
      <w:lvlText w:val="%1."/>
      <w:lvlJc w:val="left"/>
      <w:pPr>
        <w:ind w:left="1108" w:hanging="540"/>
      </w:pPr>
    </w:lvl>
    <w:lvl w:ilvl="1" w:tplc="04270019">
      <w:start w:val="1"/>
      <w:numFmt w:val="lowerLetter"/>
      <w:lvlText w:val="%2."/>
      <w:lvlJc w:val="left"/>
      <w:pPr>
        <w:ind w:left="1854" w:hanging="360"/>
      </w:pPr>
    </w:lvl>
    <w:lvl w:ilvl="2" w:tplc="0427001B">
      <w:start w:val="1"/>
      <w:numFmt w:val="lowerRoman"/>
      <w:lvlText w:val="%3."/>
      <w:lvlJc w:val="right"/>
      <w:pPr>
        <w:ind w:left="2574" w:hanging="180"/>
      </w:pPr>
    </w:lvl>
    <w:lvl w:ilvl="3" w:tplc="0427000F">
      <w:start w:val="1"/>
      <w:numFmt w:val="decimal"/>
      <w:lvlText w:val="%4."/>
      <w:lvlJc w:val="left"/>
      <w:pPr>
        <w:ind w:left="3294" w:hanging="360"/>
      </w:pPr>
    </w:lvl>
    <w:lvl w:ilvl="4" w:tplc="04270019">
      <w:start w:val="1"/>
      <w:numFmt w:val="lowerLetter"/>
      <w:lvlText w:val="%5."/>
      <w:lvlJc w:val="left"/>
      <w:pPr>
        <w:ind w:left="4014" w:hanging="360"/>
      </w:pPr>
    </w:lvl>
    <w:lvl w:ilvl="5" w:tplc="0427001B">
      <w:start w:val="1"/>
      <w:numFmt w:val="lowerRoman"/>
      <w:lvlText w:val="%6."/>
      <w:lvlJc w:val="right"/>
      <w:pPr>
        <w:ind w:left="4734" w:hanging="180"/>
      </w:pPr>
    </w:lvl>
    <w:lvl w:ilvl="6" w:tplc="0427000F">
      <w:start w:val="1"/>
      <w:numFmt w:val="decimal"/>
      <w:lvlText w:val="%7."/>
      <w:lvlJc w:val="left"/>
      <w:pPr>
        <w:ind w:left="5454" w:hanging="360"/>
      </w:pPr>
    </w:lvl>
    <w:lvl w:ilvl="7" w:tplc="04270019">
      <w:start w:val="1"/>
      <w:numFmt w:val="lowerLetter"/>
      <w:lvlText w:val="%8."/>
      <w:lvlJc w:val="left"/>
      <w:pPr>
        <w:ind w:left="6174" w:hanging="360"/>
      </w:pPr>
    </w:lvl>
    <w:lvl w:ilvl="8" w:tplc="0427001B">
      <w:start w:val="1"/>
      <w:numFmt w:val="lowerRoman"/>
      <w:lvlText w:val="%9."/>
      <w:lvlJc w:val="right"/>
      <w:pPr>
        <w:ind w:left="6894" w:hanging="180"/>
      </w:pPr>
    </w:lvl>
  </w:abstractNum>
  <w:abstractNum w:abstractNumId="20" w15:restartNumberingAfterBreak="0">
    <w:nsid w:val="3D6D51DE"/>
    <w:multiLevelType w:val="multilevel"/>
    <w:tmpl w:val="C944D6F6"/>
    <w:lvl w:ilvl="0">
      <w:start w:val="1"/>
      <w:numFmt w:val="decimal"/>
      <w:lvlText w:val="%1."/>
      <w:lvlJc w:val="left"/>
      <w:pPr>
        <w:ind w:left="1080" w:hanging="360"/>
      </w:pPr>
      <w:rPr>
        <w:rFonts w:ascii="Times New Roman" w:eastAsia="Times New Roman" w:hAnsi="Times New Roman" w:cs="Times New Roman"/>
        <w:color w:val="auto"/>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3E6D0E09"/>
    <w:multiLevelType w:val="singleLevel"/>
    <w:tmpl w:val="0DB086F0"/>
    <w:lvl w:ilvl="0">
      <w:start w:val="1"/>
      <w:numFmt w:val="upperRoman"/>
      <w:pStyle w:val="Dalys"/>
      <w:lvlText w:val="%1."/>
      <w:lvlJc w:val="right"/>
      <w:pPr>
        <w:tabs>
          <w:tab w:val="num" w:pos="719"/>
        </w:tabs>
        <w:ind w:left="719" w:hanging="180"/>
      </w:pPr>
      <w:rPr>
        <w:rFonts w:hint="default"/>
        <w:b/>
        <w:sz w:val="24"/>
        <w:szCs w:val="24"/>
      </w:rPr>
    </w:lvl>
  </w:abstractNum>
  <w:abstractNum w:abstractNumId="22" w15:restartNumberingAfterBreak="0">
    <w:nsid w:val="470550CE"/>
    <w:multiLevelType w:val="multilevel"/>
    <w:tmpl w:val="EFB81B22"/>
    <w:lvl w:ilvl="0">
      <w:start w:val="1"/>
      <w:numFmt w:val="decimal"/>
      <w:lvlText w:val="%1."/>
      <w:lvlJc w:val="left"/>
      <w:pPr>
        <w:ind w:left="720" w:hanging="360"/>
      </w:pPr>
      <w:rPr>
        <w:rFonts w:hint="default"/>
        <w:sz w:val="24"/>
      </w:rPr>
    </w:lvl>
    <w:lvl w:ilvl="1">
      <w:start w:val="1"/>
      <w:numFmt w:val="decimal"/>
      <w:isLgl/>
      <w:lvlText w:val="%1.%2"/>
      <w:lvlJc w:val="left"/>
      <w:pPr>
        <w:ind w:left="870" w:hanging="480"/>
      </w:pPr>
      <w:rPr>
        <w:rFonts w:hint="default"/>
      </w:rPr>
    </w:lvl>
    <w:lvl w:ilvl="2">
      <w:start w:val="3"/>
      <w:numFmt w:val="decimal"/>
      <w:isLgl/>
      <w:lvlText w:val="%1.%2.%3"/>
      <w:lvlJc w:val="left"/>
      <w:pPr>
        <w:ind w:left="114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9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10" w:hanging="1440"/>
      </w:pPr>
      <w:rPr>
        <w:rFonts w:hint="default"/>
      </w:rPr>
    </w:lvl>
    <w:lvl w:ilvl="8">
      <w:start w:val="1"/>
      <w:numFmt w:val="decimal"/>
      <w:isLgl/>
      <w:lvlText w:val="%1.%2.%3.%4.%5.%6.%7.%8.%9"/>
      <w:lvlJc w:val="left"/>
      <w:pPr>
        <w:ind w:left="2400" w:hanging="1800"/>
      </w:pPr>
      <w:rPr>
        <w:rFonts w:hint="default"/>
      </w:rPr>
    </w:lvl>
  </w:abstractNum>
  <w:abstractNum w:abstractNumId="23" w15:restartNumberingAfterBreak="0">
    <w:nsid w:val="4C760609"/>
    <w:multiLevelType w:val="multilevel"/>
    <w:tmpl w:val="92B25BC0"/>
    <w:lvl w:ilvl="0">
      <w:start w:val="1"/>
      <w:numFmt w:val="decimal"/>
      <w:lvlText w:val="%1."/>
      <w:lvlJc w:val="left"/>
      <w:pPr>
        <w:ind w:left="1353" w:hanging="360"/>
      </w:pPr>
    </w:lvl>
    <w:lvl w:ilvl="1">
      <w:start w:val="1"/>
      <w:numFmt w:val="decimal"/>
      <w:isLgl/>
      <w:lvlText w:val="%1.%2."/>
      <w:lvlJc w:val="left"/>
      <w:pPr>
        <w:ind w:left="1800" w:hanging="360"/>
      </w:pPr>
      <w:rPr>
        <w:rFonts w:hint="default"/>
        <w:color w:val="auto"/>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24" w15:restartNumberingAfterBreak="0">
    <w:nsid w:val="4F9F5C80"/>
    <w:multiLevelType w:val="multilevel"/>
    <w:tmpl w:val="74264E34"/>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5" w15:restartNumberingAfterBreak="0">
    <w:nsid w:val="52456DA6"/>
    <w:multiLevelType w:val="hybridMultilevel"/>
    <w:tmpl w:val="559EEED0"/>
    <w:lvl w:ilvl="0" w:tplc="660A00AE">
      <w:start w:val="4"/>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2C103D9"/>
    <w:multiLevelType w:val="hybridMultilevel"/>
    <w:tmpl w:val="A8347254"/>
    <w:lvl w:ilvl="0" w:tplc="66E0136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55573C37"/>
    <w:multiLevelType w:val="multilevel"/>
    <w:tmpl w:val="CF2E9692"/>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8" w15:restartNumberingAfterBreak="0">
    <w:nsid w:val="565138E4"/>
    <w:multiLevelType w:val="multilevel"/>
    <w:tmpl w:val="6C208846"/>
    <w:lvl w:ilvl="0">
      <w:start w:val="1"/>
      <w:numFmt w:val="decimal"/>
      <w:lvlText w:val="%1."/>
      <w:lvlJc w:val="left"/>
      <w:pPr>
        <w:tabs>
          <w:tab w:val="num" w:pos="1650"/>
        </w:tabs>
        <w:ind w:left="1650" w:hanging="360"/>
      </w:pPr>
      <w:rPr>
        <w:rFonts w:hint="default"/>
      </w:rPr>
    </w:lvl>
    <w:lvl w:ilvl="1">
      <w:start w:val="1"/>
      <w:numFmt w:val="decimal"/>
      <w:isLgl/>
      <w:lvlText w:val="%2."/>
      <w:lvlJc w:val="left"/>
      <w:pPr>
        <w:ind w:left="2445" w:hanging="1155"/>
      </w:pPr>
      <w:rPr>
        <w:rFonts w:ascii="Times New Roman" w:eastAsia="Times New Roman" w:hAnsi="Times New Roman" w:cs="Times New Roman"/>
      </w:rPr>
    </w:lvl>
    <w:lvl w:ilvl="2">
      <w:start w:val="1"/>
      <w:numFmt w:val="decimal"/>
      <w:isLgl/>
      <w:lvlText w:val="%1.%2.%3."/>
      <w:lvlJc w:val="left"/>
      <w:pPr>
        <w:ind w:left="2445" w:hanging="1155"/>
      </w:pPr>
      <w:rPr>
        <w:rFonts w:hint="default"/>
      </w:rPr>
    </w:lvl>
    <w:lvl w:ilvl="3">
      <w:start w:val="1"/>
      <w:numFmt w:val="decimal"/>
      <w:isLgl/>
      <w:lvlText w:val="%1.%2.%3.%4."/>
      <w:lvlJc w:val="left"/>
      <w:pPr>
        <w:ind w:left="2445" w:hanging="1155"/>
      </w:pPr>
      <w:rPr>
        <w:rFonts w:hint="default"/>
      </w:rPr>
    </w:lvl>
    <w:lvl w:ilvl="4">
      <w:start w:val="1"/>
      <w:numFmt w:val="decimal"/>
      <w:isLgl/>
      <w:lvlText w:val="%1.%2.%3.%4.%5."/>
      <w:lvlJc w:val="left"/>
      <w:pPr>
        <w:ind w:left="2445" w:hanging="1155"/>
      </w:pPr>
      <w:rPr>
        <w:rFonts w:hint="default"/>
      </w:rPr>
    </w:lvl>
    <w:lvl w:ilvl="5">
      <w:start w:val="1"/>
      <w:numFmt w:val="decimal"/>
      <w:isLgl/>
      <w:lvlText w:val="%1.%2.%3.%4.%5.%6."/>
      <w:lvlJc w:val="left"/>
      <w:pPr>
        <w:ind w:left="2445" w:hanging="1155"/>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29" w15:restartNumberingAfterBreak="0">
    <w:nsid w:val="578730F6"/>
    <w:multiLevelType w:val="hybridMultilevel"/>
    <w:tmpl w:val="41805488"/>
    <w:lvl w:ilvl="0" w:tplc="FCF00FDC">
      <w:start w:val="1"/>
      <w:numFmt w:val="decimal"/>
      <w:lvlText w:val="%1."/>
      <w:lvlJc w:val="left"/>
      <w:pPr>
        <w:ind w:left="1260" w:hanging="360"/>
      </w:pPr>
      <w:rPr>
        <w:rFonts w:hint="default"/>
        <w:i w:val="0"/>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0" w15:restartNumberingAfterBreak="0">
    <w:nsid w:val="5A9C4AD5"/>
    <w:multiLevelType w:val="hybridMultilevel"/>
    <w:tmpl w:val="E96430A2"/>
    <w:lvl w:ilvl="0" w:tplc="31D89358">
      <w:start w:val="1"/>
      <w:numFmt w:val="decimal"/>
      <w:lvlText w:val="%1."/>
      <w:lvlJc w:val="left"/>
      <w:pPr>
        <w:ind w:left="1440" w:hanging="360"/>
      </w:pPr>
      <w:rPr>
        <w:rFonts w:hint="default"/>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1" w15:restartNumberingAfterBreak="0">
    <w:nsid w:val="617D4632"/>
    <w:multiLevelType w:val="multilevel"/>
    <w:tmpl w:val="56D6A32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2983BB1"/>
    <w:multiLevelType w:val="multilevel"/>
    <w:tmpl w:val="4ACCC520"/>
    <w:lvl w:ilvl="0">
      <w:start w:val="2"/>
      <w:numFmt w:val="decimal"/>
      <w:lvlText w:val="%1."/>
      <w:lvlJc w:val="left"/>
      <w:pPr>
        <w:ind w:left="360" w:hanging="360"/>
      </w:pPr>
      <w:rPr>
        <w:rFonts w:hint="default"/>
      </w:rPr>
    </w:lvl>
    <w:lvl w:ilvl="1">
      <w:start w:val="4"/>
      <w:numFmt w:val="decimal"/>
      <w:lvlText w:val="%1.%2."/>
      <w:lvlJc w:val="left"/>
      <w:pPr>
        <w:ind w:left="1495" w:hanging="360"/>
      </w:pPr>
      <w:rPr>
        <w:rFonts w:hint="default"/>
        <w:i w:val="0"/>
        <w:iCs/>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33" w15:restartNumberingAfterBreak="0">
    <w:nsid w:val="6ABA2C92"/>
    <w:multiLevelType w:val="multilevel"/>
    <w:tmpl w:val="5802C13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6C426CA0"/>
    <w:multiLevelType w:val="hybridMultilevel"/>
    <w:tmpl w:val="E8FCB168"/>
    <w:lvl w:ilvl="0" w:tplc="4F829F7E">
      <w:start w:val="1"/>
      <w:numFmt w:val="bullet"/>
      <w:pStyle w:val="Punktai"/>
      <w:lvlText w:val=""/>
      <w:lvlJc w:val="left"/>
      <w:pPr>
        <w:tabs>
          <w:tab w:val="num" w:pos="851"/>
        </w:tabs>
        <w:ind w:left="851" w:hanging="284"/>
      </w:pPr>
      <w:rPr>
        <w:rFonts w:ascii="Wingdings" w:hAnsi="Wingdings" w:hint="default"/>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CD2354"/>
    <w:multiLevelType w:val="hybridMultilevel"/>
    <w:tmpl w:val="99A2728A"/>
    <w:lvl w:ilvl="0" w:tplc="B9CC6790">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36" w15:restartNumberingAfterBreak="0">
    <w:nsid w:val="6E521598"/>
    <w:multiLevelType w:val="hybridMultilevel"/>
    <w:tmpl w:val="3774E7FE"/>
    <w:lvl w:ilvl="0" w:tplc="0427000F">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6E5E686B"/>
    <w:multiLevelType w:val="hybridMultilevel"/>
    <w:tmpl w:val="30127D6A"/>
    <w:lvl w:ilvl="0" w:tplc="A114E9A0">
      <w:start w:val="4"/>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8" w15:restartNumberingAfterBreak="0">
    <w:nsid w:val="775B2A97"/>
    <w:multiLevelType w:val="hybridMultilevel"/>
    <w:tmpl w:val="0FE8B13E"/>
    <w:lvl w:ilvl="0" w:tplc="0948936C">
      <w:start w:val="12"/>
      <w:numFmt w:val="decimal"/>
      <w:lvlText w:val="%1."/>
      <w:lvlJc w:val="left"/>
      <w:pPr>
        <w:ind w:left="1637"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9" w15:restartNumberingAfterBreak="0">
    <w:nsid w:val="79AD30C5"/>
    <w:multiLevelType w:val="hybridMultilevel"/>
    <w:tmpl w:val="1250F646"/>
    <w:lvl w:ilvl="0" w:tplc="67F0DAF2">
      <w:start w:val="18"/>
      <w:numFmt w:val="decimal"/>
      <w:lvlText w:val="%1."/>
      <w:lvlJc w:val="left"/>
      <w:pPr>
        <w:ind w:left="1620" w:hanging="36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num w:numId="1" w16cid:durableId="1455320265">
    <w:abstractNumId w:val="16"/>
  </w:num>
  <w:num w:numId="2" w16cid:durableId="2106996539">
    <w:abstractNumId w:val="21"/>
  </w:num>
  <w:num w:numId="3" w16cid:durableId="1765491098">
    <w:abstractNumId w:val="34"/>
  </w:num>
  <w:num w:numId="4" w16cid:durableId="972293960">
    <w:abstractNumId w:val="5"/>
  </w:num>
  <w:num w:numId="5" w16cid:durableId="1258519082">
    <w:abstractNumId w:val="29"/>
  </w:num>
  <w:num w:numId="6" w16cid:durableId="1970890660">
    <w:abstractNumId w:val="0"/>
  </w:num>
  <w:num w:numId="7" w16cid:durableId="1682472313">
    <w:abstractNumId w:val="23"/>
  </w:num>
  <w:num w:numId="8" w16cid:durableId="862476079">
    <w:abstractNumId w:val="27"/>
  </w:num>
  <w:num w:numId="9" w16cid:durableId="2081904920">
    <w:abstractNumId w:val="3"/>
  </w:num>
  <w:num w:numId="10" w16cid:durableId="1740203025">
    <w:abstractNumId w:val="4"/>
  </w:num>
  <w:num w:numId="11" w16cid:durableId="503007952">
    <w:abstractNumId w:val="14"/>
  </w:num>
  <w:num w:numId="12" w16cid:durableId="19960588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5878011">
    <w:abstractNumId w:val="37"/>
  </w:num>
  <w:num w:numId="14" w16cid:durableId="366759505">
    <w:abstractNumId w:val="2"/>
  </w:num>
  <w:num w:numId="15" w16cid:durableId="1268272884">
    <w:abstractNumId w:val="28"/>
  </w:num>
  <w:num w:numId="16" w16cid:durableId="735054821">
    <w:abstractNumId w:val="15"/>
  </w:num>
  <w:num w:numId="17" w16cid:durableId="1715806195">
    <w:abstractNumId w:val="24"/>
  </w:num>
  <w:num w:numId="18" w16cid:durableId="650252505">
    <w:abstractNumId w:val="18"/>
  </w:num>
  <w:num w:numId="19" w16cid:durableId="770006381">
    <w:abstractNumId w:val="38"/>
  </w:num>
  <w:num w:numId="20" w16cid:durableId="855382683">
    <w:abstractNumId w:val="33"/>
  </w:num>
  <w:num w:numId="21" w16cid:durableId="1356689747">
    <w:abstractNumId w:val="12"/>
  </w:num>
  <w:num w:numId="22" w16cid:durableId="191000001">
    <w:abstractNumId w:val="20"/>
  </w:num>
  <w:num w:numId="23" w16cid:durableId="613945608">
    <w:abstractNumId w:val="31"/>
  </w:num>
  <w:num w:numId="24" w16cid:durableId="45684398">
    <w:abstractNumId w:val="22"/>
  </w:num>
  <w:num w:numId="25" w16cid:durableId="955066599">
    <w:abstractNumId w:val="6"/>
  </w:num>
  <w:num w:numId="26" w16cid:durableId="1904215421">
    <w:abstractNumId w:val="17"/>
  </w:num>
  <w:num w:numId="27" w16cid:durableId="580677949">
    <w:abstractNumId w:val="10"/>
  </w:num>
  <w:num w:numId="28" w16cid:durableId="227688969">
    <w:abstractNumId w:val="13"/>
  </w:num>
  <w:num w:numId="29" w16cid:durableId="1336882888">
    <w:abstractNumId w:val="35"/>
  </w:num>
  <w:num w:numId="30" w16cid:durableId="2123114504">
    <w:abstractNumId w:val="1"/>
  </w:num>
  <w:num w:numId="31" w16cid:durableId="1145582908">
    <w:abstractNumId w:val="30"/>
  </w:num>
  <w:num w:numId="32" w16cid:durableId="702512332">
    <w:abstractNumId w:val="7"/>
  </w:num>
  <w:num w:numId="33" w16cid:durableId="746918633">
    <w:abstractNumId w:val="32"/>
  </w:num>
  <w:num w:numId="34" w16cid:durableId="1075977193">
    <w:abstractNumId w:val="36"/>
  </w:num>
  <w:num w:numId="35" w16cid:durableId="1970088090">
    <w:abstractNumId w:val="25"/>
  </w:num>
  <w:num w:numId="36" w16cid:durableId="1873610584">
    <w:abstractNumId w:val="11"/>
  </w:num>
  <w:num w:numId="37" w16cid:durableId="2070689072">
    <w:abstractNumId w:val="39"/>
  </w:num>
  <w:num w:numId="38" w16cid:durableId="688995037">
    <w:abstractNumId w:val="9"/>
  </w:num>
  <w:num w:numId="39" w16cid:durableId="582180319">
    <w:abstractNumId w:val="8"/>
  </w:num>
  <w:num w:numId="40" w16cid:durableId="1541360358">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85"/>
    <w:rsid w:val="0000048A"/>
    <w:rsid w:val="00000F50"/>
    <w:rsid w:val="0000250C"/>
    <w:rsid w:val="00002A9F"/>
    <w:rsid w:val="000034EB"/>
    <w:rsid w:val="00003854"/>
    <w:rsid w:val="00003EA0"/>
    <w:rsid w:val="000044A7"/>
    <w:rsid w:val="000044C6"/>
    <w:rsid w:val="0000478B"/>
    <w:rsid w:val="00005726"/>
    <w:rsid w:val="00005955"/>
    <w:rsid w:val="00006779"/>
    <w:rsid w:val="00006DAF"/>
    <w:rsid w:val="00006F83"/>
    <w:rsid w:val="000076E7"/>
    <w:rsid w:val="00007C2B"/>
    <w:rsid w:val="00007D6C"/>
    <w:rsid w:val="00007E79"/>
    <w:rsid w:val="00010505"/>
    <w:rsid w:val="00010720"/>
    <w:rsid w:val="00010EA1"/>
    <w:rsid w:val="00011BA0"/>
    <w:rsid w:val="00011C91"/>
    <w:rsid w:val="0001266C"/>
    <w:rsid w:val="00013018"/>
    <w:rsid w:val="000131F7"/>
    <w:rsid w:val="00013798"/>
    <w:rsid w:val="000138D1"/>
    <w:rsid w:val="0001448D"/>
    <w:rsid w:val="0001618E"/>
    <w:rsid w:val="0001623C"/>
    <w:rsid w:val="000163AF"/>
    <w:rsid w:val="0001675E"/>
    <w:rsid w:val="00017020"/>
    <w:rsid w:val="00017205"/>
    <w:rsid w:val="00017281"/>
    <w:rsid w:val="000172F8"/>
    <w:rsid w:val="00017477"/>
    <w:rsid w:val="00017780"/>
    <w:rsid w:val="00017DFF"/>
    <w:rsid w:val="00017E44"/>
    <w:rsid w:val="00020F18"/>
    <w:rsid w:val="00021006"/>
    <w:rsid w:val="00021AC5"/>
    <w:rsid w:val="00021EAC"/>
    <w:rsid w:val="0002213F"/>
    <w:rsid w:val="0002226D"/>
    <w:rsid w:val="00023ABE"/>
    <w:rsid w:val="00024242"/>
    <w:rsid w:val="00024288"/>
    <w:rsid w:val="00024C2F"/>
    <w:rsid w:val="00024CC0"/>
    <w:rsid w:val="000259F2"/>
    <w:rsid w:val="00025EA0"/>
    <w:rsid w:val="0002622E"/>
    <w:rsid w:val="000265C0"/>
    <w:rsid w:val="00026FE4"/>
    <w:rsid w:val="000270A3"/>
    <w:rsid w:val="00027A05"/>
    <w:rsid w:val="00027A0F"/>
    <w:rsid w:val="00027D0E"/>
    <w:rsid w:val="0003016D"/>
    <w:rsid w:val="0003033F"/>
    <w:rsid w:val="0003035A"/>
    <w:rsid w:val="000312BC"/>
    <w:rsid w:val="00031661"/>
    <w:rsid w:val="000318F7"/>
    <w:rsid w:val="00031A32"/>
    <w:rsid w:val="00031A33"/>
    <w:rsid w:val="00032904"/>
    <w:rsid w:val="00032F29"/>
    <w:rsid w:val="0003469A"/>
    <w:rsid w:val="00034A7A"/>
    <w:rsid w:val="00034EDC"/>
    <w:rsid w:val="0003520A"/>
    <w:rsid w:val="00035328"/>
    <w:rsid w:val="00036532"/>
    <w:rsid w:val="000365EF"/>
    <w:rsid w:val="00036A03"/>
    <w:rsid w:val="0003717F"/>
    <w:rsid w:val="00037238"/>
    <w:rsid w:val="00037FFE"/>
    <w:rsid w:val="00040CB7"/>
    <w:rsid w:val="00040D02"/>
    <w:rsid w:val="000417AC"/>
    <w:rsid w:val="000419F7"/>
    <w:rsid w:val="00041F3E"/>
    <w:rsid w:val="00041FE7"/>
    <w:rsid w:val="000425AB"/>
    <w:rsid w:val="00043634"/>
    <w:rsid w:val="0004364C"/>
    <w:rsid w:val="00044FE4"/>
    <w:rsid w:val="0004501C"/>
    <w:rsid w:val="0004507F"/>
    <w:rsid w:val="000451DF"/>
    <w:rsid w:val="000456C9"/>
    <w:rsid w:val="00046554"/>
    <w:rsid w:val="00046C13"/>
    <w:rsid w:val="00046DF9"/>
    <w:rsid w:val="00047242"/>
    <w:rsid w:val="0004731C"/>
    <w:rsid w:val="00047334"/>
    <w:rsid w:val="0004739B"/>
    <w:rsid w:val="00047ED3"/>
    <w:rsid w:val="000506F7"/>
    <w:rsid w:val="00050AA6"/>
    <w:rsid w:val="00051316"/>
    <w:rsid w:val="000519EB"/>
    <w:rsid w:val="00051E35"/>
    <w:rsid w:val="00052106"/>
    <w:rsid w:val="00052177"/>
    <w:rsid w:val="0005228F"/>
    <w:rsid w:val="00052EF0"/>
    <w:rsid w:val="00054073"/>
    <w:rsid w:val="00054B77"/>
    <w:rsid w:val="000550C0"/>
    <w:rsid w:val="00055BF5"/>
    <w:rsid w:val="00055D0C"/>
    <w:rsid w:val="0005641D"/>
    <w:rsid w:val="000567EE"/>
    <w:rsid w:val="00057434"/>
    <w:rsid w:val="000576B4"/>
    <w:rsid w:val="000579DE"/>
    <w:rsid w:val="000607A7"/>
    <w:rsid w:val="000609FA"/>
    <w:rsid w:val="00060B1A"/>
    <w:rsid w:val="00061383"/>
    <w:rsid w:val="00061A6D"/>
    <w:rsid w:val="00061DF5"/>
    <w:rsid w:val="0006267D"/>
    <w:rsid w:val="00063D3C"/>
    <w:rsid w:val="00064C1C"/>
    <w:rsid w:val="000650C7"/>
    <w:rsid w:val="00065209"/>
    <w:rsid w:val="0006523E"/>
    <w:rsid w:val="00065DF5"/>
    <w:rsid w:val="000667DF"/>
    <w:rsid w:val="000667F2"/>
    <w:rsid w:val="00066FA6"/>
    <w:rsid w:val="00070166"/>
    <w:rsid w:val="000702B2"/>
    <w:rsid w:val="000707D0"/>
    <w:rsid w:val="0007128B"/>
    <w:rsid w:val="0007136C"/>
    <w:rsid w:val="000719BE"/>
    <w:rsid w:val="00072194"/>
    <w:rsid w:val="0007242A"/>
    <w:rsid w:val="00073740"/>
    <w:rsid w:val="000739F3"/>
    <w:rsid w:val="00074C73"/>
    <w:rsid w:val="00074C82"/>
    <w:rsid w:val="00074D5A"/>
    <w:rsid w:val="00075A47"/>
    <w:rsid w:val="00075A77"/>
    <w:rsid w:val="00075AC0"/>
    <w:rsid w:val="00075C54"/>
    <w:rsid w:val="00075DCF"/>
    <w:rsid w:val="00075E48"/>
    <w:rsid w:val="00076750"/>
    <w:rsid w:val="00077021"/>
    <w:rsid w:val="00077512"/>
    <w:rsid w:val="00077CA6"/>
    <w:rsid w:val="000801DF"/>
    <w:rsid w:val="0008031C"/>
    <w:rsid w:val="00080F91"/>
    <w:rsid w:val="000817A1"/>
    <w:rsid w:val="00081A5E"/>
    <w:rsid w:val="00081A71"/>
    <w:rsid w:val="00082006"/>
    <w:rsid w:val="0008263F"/>
    <w:rsid w:val="00083469"/>
    <w:rsid w:val="000842C2"/>
    <w:rsid w:val="00084D38"/>
    <w:rsid w:val="00084EBC"/>
    <w:rsid w:val="00085263"/>
    <w:rsid w:val="00085567"/>
    <w:rsid w:val="000856CA"/>
    <w:rsid w:val="0008588A"/>
    <w:rsid w:val="00085B98"/>
    <w:rsid w:val="00085DCC"/>
    <w:rsid w:val="000861BB"/>
    <w:rsid w:val="0008666A"/>
    <w:rsid w:val="00087006"/>
    <w:rsid w:val="0008734F"/>
    <w:rsid w:val="00087675"/>
    <w:rsid w:val="00087A61"/>
    <w:rsid w:val="00087CBE"/>
    <w:rsid w:val="00087CE3"/>
    <w:rsid w:val="00087D0F"/>
    <w:rsid w:val="000901F2"/>
    <w:rsid w:val="0009086E"/>
    <w:rsid w:val="00091BEC"/>
    <w:rsid w:val="0009234A"/>
    <w:rsid w:val="00092BC2"/>
    <w:rsid w:val="000937A7"/>
    <w:rsid w:val="0009409E"/>
    <w:rsid w:val="000941B4"/>
    <w:rsid w:val="00094674"/>
    <w:rsid w:val="000948A7"/>
    <w:rsid w:val="000953F9"/>
    <w:rsid w:val="00095660"/>
    <w:rsid w:val="000957BF"/>
    <w:rsid w:val="0009622A"/>
    <w:rsid w:val="00096447"/>
    <w:rsid w:val="00096631"/>
    <w:rsid w:val="00096B5C"/>
    <w:rsid w:val="00096FCC"/>
    <w:rsid w:val="00097287"/>
    <w:rsid w:val="0009741E"/>
    <w:rsid w:val="00097C48"/>
    <w:rsid w:val="000A04BA"/>
    <w:rsid w:val="000A05F0"/>
    <w:rsid w:val="000A07E5"/>
    <w:rsid w:val="000A0D4B"/>
    <w:rsid w:val="000A16F2"/>
    <w:rsid w:val="000A1A03"/>
    <w:rsid w:val="000A21D4"/>
    <w:rsid w:val="000A22E4"/>
    <w:rsid w:val="000A2878"/>
    <w:rsid w:val="000A28AC"/>
    <w:rsid w:val="000A2C17"/>
    <w:rsid w:val="000A34F8"/>
    <w:rsid w:val="000A446B"/>
    <w:rsid w:val="000A46C8"/>
    <w:rsid w:val="000A4F89"/>
    <w:rsid w:val="000A50ED"/>
    <w:rsid w:val="000A52F2"/>
    <w:rsid w:val="000A64B4"/>
    <w:rsid w:val="000A655A"/>
    <w:rsid w:val="000A6736"/>
    <w:rsid w:val="000A67D3"/>
    <w:rsid w:val="000A6D66"/>
    <w:rsid w:val="000A6F34"/>
    <w:rsid w:val="000A75E6"/>
    <w:rsid w:val="000A79A9"/>
    <w:rsid w:val="000A7A91"/>
    <w:rsid w:val="000A7D00"/>
    <w:rsid w:val="000A7E90"/>
    <w:rsid w:val="000B10CC"/>
    <w:rsid w:val="000B1518"/>
    <w:rsid w:val="000B1587"/>
    <w:rsid w:val="000B1BD1"/>
    <w:rsid w:val="000B1F34"/>
    <w:rsid w:val="000B22A3"/>
    <w:rsid w:val="000B2C28"/>
    <w:rsid w:val="000B2C6F"/>
    <w:rsid w:val="000B2FDD"/>
    <w:rsid w:val="000B30B5"/>
    <w:rsid w:val="000B4067"/>
    <w:rsid w:val="000B4741"/>
    <w:rsid w:val="000B5BFE"/>
    <w:rsid w:val="000B5C67"/>
    <w:rsid w:val="000B6D42"/>
    <w:rsid w:val="000B7075"/>
    <w:rsid w:val="000B77BA"/>
    <w:rsid w:val="000B7B6B"/>
    <w:rsid w:val="000B7DB3"/>
    <w:rsid w:val="000C081E"/>
    <w:rsid w:val="000C0BCA"/>
    <w:rsid w:val="000C1282"/>
    <w:rsid w:val="000C1459"/>
    <w:rsid w:val="000C1701"/>
    <w:rsid w:val="000C1AAE"/>
    <w:rsid w:val="000C2DBC"/>
    <w:rsid w:val="000C2DF7"/>
    <w:rsid w:val="000C344D"/>
    <w:rsid w:val="000C41A0"/>
    <w:rsid w:val="000C4460"/>
    <w:rsid w:val="000C4D03"/>
    <w:rsid w:val="000C5195"/>
    <w:rsid w:val="000C5395"/>
    <w:rsid w:val="000C59DE"/>
    <w:rsid w:val="000C5BCA"/>
    <w:rsid w:val="000C5D20"/>
    <w:rsid w:val="000C5E6F"/>
    <w:rsid w:val="000C64D1"/>
    <w:rsid w:val="000C6B57"/>
    <w:rsid w:val="000C7146"/>
    <w:rsid w:val="000C7482"/>
    <w:rsid w:val="000C7695"/>
    <w:rsid w:val="000D0D2D"/>
    <w:rsid w:val="000D0E5B"/>
    <w:rsid w:val="000D0FB6"/>
    <w:rsid w:val="000D198D"/>
    <w:rsid w:val="000D1DCC"/>
    <w:rsid w:val="000D255A"/>
    <w:rsid w:val="000D2D7D"/>
    <w:rsid w:val="000D2E45"/>
    <w:rsid w:val="000D32CA"/>
    <w:rsid w:val="000D3D4D"/>
    <w:rsid w:val="000D412C"/>
    <w:rsid w:val="000D43AE"/>
    <w:rsid w:val="000D4ADB"/>
    <w:rsid w:val="000D5963"/>
    <w:rsid w:val="000D61AB"/>
    <w:rsid w:val="000D6591"/>
    <w:rsid w:val="000D6A05"/>
    <w:rsid w:val="000D6DFE"/>
    <w:rsid w:val="000E042A"/>
    <w:rsid w:val="000E0837"/>
    <w:rsid w:val="000E0DE9"/>
    <w:rsid w:val="000E0E4E"/>
    <w:rsid w:val="000E11FB"/>
    <w:rsid w:val="000E1411"/>
    <w:rsid w:val="000E2CCE"/>
    <w:rsid w:val="000E4004"/>
    <w:rsid w:val="000E510A"/>
    <w:rsid w:val="000E599E"/>
    <w:rsid w:val="000E62FA"/>
    <w:rsid w:val="000E63B7"/>
    <w:rsid w:val="000E6410"/>
    <w:rsid w:val="000E6709"/>
    <w:rsid w:val="000E6A85"/>
    <w:rsid w:val="000E6E30"/>
    <w:rsid w:val="000E6EC4"/>
    <w:rsid w:val="000E7415"/>
    <w:rsid w:val="000E77D8"/>
    <w:rsid w:val="000E796D"/>
    <w:rsid w:val="000E7B38"/>
    <w:rsid w:val="000F0654"/>
    <w:rsid w:val="000F1072"/>
    <w:rsid w:val="000F1522"/>
    <w:rsid w:val="000F1528"/>
    <w:rsid w:val="000F1F44"/>
    <w:rsid w:val="000F2CA2"/>
    <w:rsid w:val="000F322B"/>
    <w:rsid w:val="000F3900"/>
    <w:rsid w:val="000F3FFA"/>
    <w:rsid w:val="000F42A6"/>
    <w:rsid w:val="000F4356"/>
    <w:rsid w:val="000F4F07"/>
    <w:rsid w:val="000F5264"/>
    <w:rsid w:val="000F544D"/>
    <w:rsid w:val="000F5866"/>
    <w:rsid w:val="000F6734"/>
    <w:rsid w:val="000F69E8"/>
    <w:rsid w:val="000F6BE6"/>
    <w:rsid w:val="000F6BFC"/>
    <w:rsid w:val="000F6CAB"/>
    <w:rsid w:val="000F7244"/>
    <w:rsid w:val="000F776A"/>
    <w:rsid w:val="000F7A8F"/>
    <w:rsid w:val="000F7DA4"/>
    <w:rsid w:val="000F7FBC"/>
    <w:rsid w:val="0010008D"/>
    <w:rsid w:val="001009E7"/>
    <w:rsid w:val="00100BDD"/>
    <w:rsid w:val="00100D15"/>
    <w:rsid w:val="00100DC0"/>
    <w:rsid w:val="00101042"/>
    <w:rsid w:val="0010145D"/>
    <w:rsid w:val="0010147F"/>
    <w:rsid w:val="001015BF"/>
    <w:rsid w:val="001027F3"/>
    <w:rsid w:val="00102A87"/>
    <w:rsid w:val="0010370F"/>
    <w:rsid w:val="00103A02"/>
    <w:rsid w:val="00103D46"/>
    <w:rsid w:val="00104636"/>
    <w:rsid w:val="00104AE3"/>
    <w:rsid w:val="00104C25"/>
    <w:rsid w:val="00105877"/>
    <w:rsid w:val="00105B59"/>
    <w:rsid w:val="00106DED"/>
    <w:rsid w:val="0010706D"/>
    <w:rsid w:val="001072E0"/>
    <w:rsid w:val="00107726"/>
    <w:rsid w:val="001078EB"/>
    <w:rsid w:val="001101F6"/>
    <w:rsid w:val="0011123E"/>
    <w:rsid w:val="001114DC"/>
    <w:rsid w:val="0011276D"/>
    <w:rsid w:val="00112F9A"/>
    <w:rsid w:val="001132A4"/>
    <w:rsid w:val="00113A16"/>
    <w:rsid w:val="00113C3C"/>
    <w:rsid w:val="001140EE"/>
    <w:rsid w:val="0011412D"/>
    <w:rsid w:val="0011430E"/>
    <w:rsid w:val="001144AB"/>
    <w:rsid w:val="001145C4"/>
    <w:rsid w:val="00114654"/>
    <w:rsid w:val="001152FD"/>
    <w:rsid w:val="00115826"/>
    <w:rsid w:val="001165D8"/>
    <w:rsid w:val="00116797"/>
    <w:rsid w:val="00116986"/>
    <w:rsid w:val="001169EF"/>
    <w:rsid w:val="00116A55"/>
    <w:rsid w:val="00116B1B"/>
    <w:rsid w:val="00116D55"/>
    <w:rsid w:val="00116E4D"/>
    <w:rsid w:val="00116EAB"/>
    <w:rsid w:val="001170E2"/>
    <w:rsid w:val="0011791E"/>
    <w:rsid w:val="0011797B"/>
    <w:rsid w:val="001179AB"/>
    <w:rsid w:val="00117B48"/>
    <w:rsid w:val="00117DCF"/>
    <w:rsid w:val="00120404"/>
    <w:rsid w:val="0012095E"/>
    <w:rsid w:val="00121CA5"/>
    <w:rsid w:val="00121F78"/>
    <w:rsid w:val="00121FE0"/>
    <w:rsid w:val="001220E5"/>
    <w:rsid w:val="001225B0"/>
    <w:rsid w:val="001225BB"/>
    <w:rsid w:val="001239B7"/>
    <w:rsid w:val="00123AF2"/>
    <w:rsid w:val="00125A35"/>
    <w:rsid w:val="00126343"/>
    <w:rsid w:val="001268F9"/>
    <w:rsid w:val="001274FD"/>
    <w:rsid w:val="00127B2B"/>
    <w:rsid w:val="00127E2D"/>
    <w:rsid w:val="0013004B"/>
    <w:rsid w:val="001300D1"/>
    <w:rsid w:val="001302DA"/>
    <w:rsid w:val="00130ABB"/>
    <w:rsid w:val="00130FFD"/>
    <w:rsid w:val="001313C7"/>
    <w:rsid w:val="00131614"/>
    <w:rsid w:val="0013175D"/>
    <w:rsid w:val="00131B46"/>
    <w:rsid w:val="00131CA4"/>
    <w:rsid w:val="00132636"/>
    <w:rsid w:val="00132708"/>
    <w:rsid w:val="00132E51"/>
    <w:rsid w:val="00133781"/>
    <w:rsid w:val="00133AA9"/>
    <w:rsid w:val="00133EE7"/>
    <w:rsid w:val="00133F6A"/>
    <w:rsid w:val="00134B76"/>
    <w:rsid w:val="001350D7"/>
    <w:rsid w:val="0013513E"/>
    <w:rsid w:val="001351C9"/>
    <w:rsid w:val="001354C8"/>
    <w:rsid w:val="0013591B"/>
    <w:rsid w:val="00135923"/>
    <w:rsid w:val="00135BF6"/>
    <w:rsid w:val="00135FB6"/>
    <w:rsid w:val="00136F45"/>
    <w:rsid w:val="0013797C"/>
    <w:rsid w:val="00137DA0"/>
    <w:rsid w:val="00137DBC"/>
    <w:rsid w:val="001418C2"/>
    <w:rsid w:val="00141AE6"/>
    <w:rsid w:val="00141FFE"/>
    <w:rsid w:val="001427FF"/>
    <w:rsid w:val="001433DB"/>
    <w:rsid w:val="0014362C"/>
    <w:rsid w:val="0014483E"/>
    <w:rsid w:val="00144C23"/>
    <w:rsid w:val="00144E96"/>
    <w:rsid w:val="001450B6"/>
    <w:rsid w:val="0014672B"/>
    <w:rsid w:val="001469DA"/>
    <w:rsid w:val="00147D1D"/>
    <w:rsid w:val="001503BD"/>
    <w:rsid w:val="0015064A"/>
    <w:rsid w:val="00150908"/>
    <w:rsid w:val="00150A1D"/>
    <w:rsid w:val="00151004"/>
    <w:rsid w:val="00151083"/>
    <w:rsid w:val="001528B7"/>
    <w:rsid w:val="00152C2D"/>
    <w:rsid w:val="00152FED"/>
    <w:rsid w:val="00153E1D"/>
    <w:rsid w:val="001553DB"/>
    <w:rsid w:val="00155543"/>
    <w:rsid w:val="001559F4"/>
    <w:rsid w:val="00155B06"/>
    <w:rsid w:val="00156F73"/>
    <w:rsid w:val="00157CE4"/>
    <w:rsid w:val="00160929"/>
    <w:rsid w:val="00161368"/>
    <w:rsid w:val="00161671"/>
    <w:rsid w:val="00161EC4"/>
    <w:rsid w:val="0016297A"/>
    <w:rsid w:val="00162C48"/>
    <w:rsid w:val="001632D0"/>
    <w:rsid w:val="00163755"/>
    <w:rsid w:val="001639CF"/>
    <w:rsid w:val="00163D50"/>
    <w:rsid w:val="00164F8E"/>
    <w:rsid w:val="00165D09"/>
    <w:rsid w:val="00165E14"/>
    <w:rsid w:val="0016607E"/>
    <w:rsid w:val="00167139"/>
    <w:rsid w:val="00167775"/>
    <w:rsid w:val="00170095"/>
    <w:rsid w:val="00170320"/>
    <w:rsid w:val="001719B7"/>
    <w:rsid w:val="00171B0A"/>
    <w:rsid w:val="00171DC1"/>
    <w:rsid w:val="001724D0"/>
    <w:rsid w:val="00172574"/>
    <w:rsid w:val="00172729"/>
    <w:rsid w:val="00172AE2"/>
    <w:rsid w:val="00172B1C"/>
    <w:rsid w:val="00172DDD"/>
    <w:rsid w:val="00172F55"/>
    <w:rsid w:val="001745DF"/>
    <w:rsid w:val="001745F8"/>
    <w:rsid w:val="001749BA"/>
    <w:rsid w:val="00174BCA"/>
    <w:rsid w:val="00175036"/>
    <w:rsid w:val="00175128"/>
    <w:rsid w:val="00175945"/>
    <w:rsid w:val="00176267"/>
    <w:rsid w:val="00177D0C"/>
    <w:rsid w:val="00177DD5"/>
    <w:rsid w:val="00177EA7"/>
    <w:rsid w:val="00180052"/>
    <w:rsid w:val="001801DC"/>
    <w:rsid w:val="00180711"/>
    <w:rsid w:val="001808E0"/>
    <w:rsid w:val="0018094C"/>
    <w:rsid w:val="00180AF5"/>
    <w:rsid w:val="00180BDA"/>
    <w:rsid w:val="001811FD"/>
    <w:rsid w:val="00181560"/>
    <w:rsid w:val="0018156A"/>
    <w:rsid w:val="00181FF0"/>
    <w:rsid w:val="001822B9"/>
    <w:rsid w:val="001827AC"/>
    <w:rsid w:val="001836DA"/>
    <w:rsid w:val="00183715"/>
    <w:rsid w:val="00183A27"/>
    <w:rsid w:val="00184DF0"/>
    <w:rsid w:val="00185966"/>
    <w:rsid w:val="00185B64"/>
    <w:rsid w:val="00185E25"/>
    <w:rsid w:val="0018604A"/>
    <w:rsid w:val="00186859"/>
    <w:rsid w:val="00186FA5"/>
    <w:rsid w:val="00187050"/>
    <w:rsid w:val="0018767F"/>
    <w:rsid w:val="001878CE"/>
    <w:rsid w:val="00187DE3"/>
    <w:rsid w:val="0019084F"/>
    <w:rsid w:val="0019092A"/>
    <w:rsid w:val="00191117"/>
    <w:rsid w:val="001915AF"/>
    <w:rsid w:val="0019177D"/>
    <w:rsid w:val="00191863"/>
    <w:rsid w:val="00191B1F"/>
    <w:rsid w:val="00192087"/>
    <w:rsid w:val="001923AE"/>
    <w:rsid w:val="001926D5"/>
    <w:rsid w:val="00192982"/>
    <w:rsid w:val="00193283"/>
    <w:rsid w:val="00193836"/>
    <w:rsid w:val="00194730"/>
    <w:rsid w:val="00194F80"/>
    <w:rsid w:val="00195027"/>
    <w:rsid w:val="0019530F"/>
    <w:rsid w:val="0019581F"/>
    <w:rsid w:val="001959EB"/>
    <w:rsid w:val="0019657E"/>
    <w:rsid w:val="001969F8"/>
    <w:rsid w:val="00196AD0"/>
    <w:rsid w:val="00196B02"/>
    <w:rsid w:val="00196B14"/>
    <w:rsid w:val="00197DD1"/>
    <w:rsid w:val="001A0D82"/>
    <w:rsid w:val="001A1628"/>
    <w:rsid w:val="001A2547"/>
    <w:rsid w:val="001A2A2F"/>
    <w:rsid w:val="001A2BD9"/>
    <w:rsid w:val="001A2FD1"/>
    <w:rsid w:val="001A3554"/>
    <w:rsid w:val="001A3601"/>
    <w:rsid w:val="001A3697"/>
    <w:rsid w:val="001A3E03"/>
    <w:rsid w:val="001A3FBF"/>
    <w:rsid w:val="001A42DD"/>
    <w:rsid w:val="001A440E"/>
    <w:rsid w:val="001A5234"/>
    <w:rsid w:val="001A552B"/>
    <w:rsid w:val="001A5EDD"/>
    <w:rsid w:val="001A62B2"/>
    <w:rsid w:val="001A6FDD"/>
    <w:rsid w:val="001A6FEB"/>
    <w:rsid w:val="001A7404"/>
    <w:rsid w:val="001A75E1"/>
    <w:rsid w:val="001B0063"/>
    <w:rsid w:val="001B030D"/>
    <w:rsid w:val="001B113D"/>
    <w:rsid w:val="001B1A4D"/>
    <w:rsid w:val="001B21BA"/>
    <w:rsid w:val="001B2702"/>
    <w:rsid w:val="001B2764"/>
    <w:rsid w:val="001B2C5E"/>
    <w:rsid w:val="001B34B7"/>
    <w:rsid w:val="001B3D4B"/>
    <w:rsid w:val="001B40E8"/>
    <w:rsid w:val="001B44C9"/>
    <w:rsid w:val="001B45DD"/>
    <w:rsid w:val="001B5227"/>
    <w:rsid w:val="001B5ECB"/>
    <w:rsid w:val="001B619E"/>
    <w:rsid w:val="001B6454"/>
    <w:rsid w:val="001B6959"/>
    <w:rsid w:val="001B6D4B"/>
    <w:rsid w:val="001B6FBF"/>
    <w:rsid w:val="001B7355"/>
    <w:rsid w:val="001B77E6"/>
    <w:rsid w:val="001B7B1A"/>
    <w:rsid w:val="001C0B8E"/>
    <w:rsid w:val="001C0D82"/>
    <w:rsid w:val="001C0E45"/>
    <w:rsid w:val="001C15EE"/>
    <w:rsid w:val="001C1D92"/>
    <w:rsid w:val="001C41FC"/>
    <w:rsid w:val="001C4538"/>
    <w:rsid w:val="001C45B6"/>
    <w:rsid w:val="001C49FC"/>
    <w:rsid w:val="001C4FF9"/>
    <w:rsid w:val="001C51EF"/>
    <w:rsid w:val="001C580E"/>
    <w:rsid w:val="001C60FA"/>
    <w:rsid w:val="001C62FB"/>
    <w:rsid w:val="001C6CA4"/>
    <w:rsid w:val="001C7764"/>
    <w:rsid w:val="001C7AD8"/>
    <w:rsid w:val="001C7CBD"/>
    <w:rsid w:val="001C7D02"/>
    <w:rsid w:val="001D07DE"/>
    <w:rsid w:val="001D08E9"/>
    <w:rsid w:val="001D0A2E"/>
    <w:rsid w:val="001D1B02"/>
    <w:rsid w:val="001D1E37"/>
    <w:rsid w:val="001D2871"/>
    <w:rsid w:val="001D2D2B"/>
    <w:rsid w:val="001D307B"/>
    <w:rsid w:val="001D309B"/>
    <w:rsid w:val="001D3329"/>
    <w:rsid w:val="001D354C"/>
    <w:rsid w:val="001D3637"/>
    <w:rsid w:val="001D3C4B"/>
    <w:rsid w:val="001D3DD3"/>
    <w:rsid w:val="001D42D6"/>
    <w:rsid w:val="001D4901"/>
    <w:rsid w:val="001D4B08"/>
    <w:rsid w:val="001D4CEC"/>
    <w:rsid w:val="001D51C5"/>
    <w:rsid w:val="001D5352"/>
    <w:rsid w:val="001D59EC"/>
    <w:rsid w:val="001D5D20"/>
    <w:rsid w:val="001D694D"/>
    <w:rsid w:val="001D6C9E"/>
    <w:rsid w:val="001D7934"/>
    <w:rsid w:val="001D7BA7"/>
    <w:rsid w:val="001D7DC0"/>
    <w:rsid w:val="001E0863"/>
    <w:rsid w:val="001E163A"/>
    <w:rsid w:val="001E1D06"/>
    <w:rsid w:val="001E2086"/>
    <w:rsid w:val="001E269A"/>
    <w:rsid w:val="001E29B9"/>
    <w:rsid w:val="001E3265"/>
    <w:rsid w:val="001E3B2A"/>
    <w:rsid w:val="001E452A"/>
    <w:rsid w:val="001E4AE4"/>
    <w:rsid w:val="001E5025"/>
    <w:rsid w:val="001E5089"/>
    <w:rsid w:val="001E55B9"/>
    <w:rsid w:val="001E57CA"/>
    <w:rsid w:val="001E5FDE"/>
    <w:rsid w:val="001E603E"/>
    <w:rsid w:val="001E6A31"/>
    <w:rsid w:val="001E6BBD"/>
    <w:rsid w:val="001E7123"/>
    <w:rsid w:val="001E7F7B"/>
    <w:rsid w:val="001F152C"/>
    <w:rsid w:val="001F1AC9"/>
    <w:rsid w:val="001F207F"/>
    <w:rsid w:val="001F220B"/>
    <w:rsid w:val="001F2667"/>
    <w:rsid w:val="001F2E53"/>
    <w:rsid w:val="001F367A"/>
    <w:rsid w:val="001F3D3A"/>
    <w:rsid w:val="001F3D45"/>
    <w:rsid w:val="001F4600"/>
    <w:rsid w:val="001F4856"/>
    <w:rsid w:val="001F4BE5"/>
    <w:rsid w:val="001F5973"/>
    <w:rsid w:val="001F6A68"/>
    <w:rsid w:val="001F6BDD"/>
    <w:rsid w:val="001F70A6"/>
    <w:rsid w:val="001F70AD"/>
    <w:rsid w:val="001F713B"/>
    <w:rsid w:val="00200492"/>
    <w:rsid w:val="00200699"/>
    <w:rsid w:val="00200A6E"/>
    <w:rsid w:val="00201254"/>
    <w:rsid w:val="00201AC3"/>
    <w:rsid w:val="002022AB"/>
    <w:rsid w:val="002032FA"/>
    <w:rsid w:val="00203457"/>
    <w:rsid w:val="00203795"/>
    <w:rsid w:val="002037D7"/>
    <w:rsid w:val="002040C5"/>
    <w:rsid w:val="0020470D"/>
    <w:rsid w:val="0020479D"/>
    <w:rsid w:val="00204831"/>
    <w:rsid w:val="00204E19"/>
    <w:rsid w:val="00205108"/>
    <w:rsid w:val="0020515F"/>
    <w:rsid w:val="00205543"/>
    <w:rsid w:val="00205A5A"/>
    <w:rsid w:val="00205DFD"/>
    <w:rsid w:val="00205E4D"/>
    <w:rsid w:val="0020681A"/>
    <w:rsid w:val="00206B6E"/>
    <w:rsid w:val="00206E8E"/>
    <w:rsid w:val="00207163"/>
    <w:rsid w:val="00207C70"/>
    <w:rsid w:val="00207DE0"/>
    <w:rsid w:val="002102C5"/>
    <w:rsid w:val="00210427"/>
    <w:rsid w:val="00210603"/>
    <w:rsid w:val="00210ABC"/>
    <w:rsid w:val="00211A8A"/>
    <w:rsid w:val="00212454"/>
    <w:rsid w:val="00212A71"/>
    <w:rsid w:val="00212C60"/>
    <w:rsid w:val="00212E62"/>
    <w:rsid w:val="0021359F"/>
    <w:rsid w:val="00213DCD"/>
    <w:rsid w:val="002141D1"/>
    <w:rsid w:val="00214435"/>
    <w:rsid w:val="00214973"/>
    <w:rsid w:val="00214B81"/>
    <w:rsid w:val="00214F94"/>
    <w:rsid w:val="00215732"/>
    <w:rsid w:val="0021614B"/>
    <w:rsid w:val="00216349"/>
    <w:rsid w:val="00216A7D"/>
    <w:rsid w:val="00217458"/>
    <w:rsid w:val="00217622"/>
    <w:rsid w:val="00217CC3"/>
    <w:rsid w:val="00217F73"/>
    <w:rsid w:val="0022070E"/>
    <w:rsid w:val="002207C8"/>
    <w:rsid w:val="00220C34"/>
    <w:rsid w:val="002222A2"/>
    <w:rsid w:val="00222C42"/>
    <w:rsid w:val="00222C69"/>
    <w:rsid w:val="00222D99"/>
    <w:rsid w:val="00222F76"/>
    <w:rsid w:val="00223D14"/>
    <w:rsid w:val="00223E6D"/>
    <w:rsid w:val="00224301"/>
    <w:rsid w:val="00224341"/>
    <w:rsid w:val="002250E4"/>
    <w:rsid w:val="002252A3"/>
    <w:rsid w:val="00225391"/>
    <w:rsid w:val="00225978"/>
    <w:rsid w:val="00225B00"/>
    <w:rsid w:val="002266E3"/>
    <w:rsid w:val="00226B70"/>
    <w:rsid w:val="002300FE"/>
    <w:rsid w:val="0023116A"/>
    <w:rsid w:val="00231673"/>
    <w:rsid w:val="002327DE"/>
    <w:rsid w:val="002327E3"/>
    <w:rsid w:val="00232C70"/>
    <w:rsid w:val="00232E74"/>
    <w:rsid w:val="00233157"/>
    <w:rsid w:val="00235A42"/>
    <w:rsid w:val="00235B18"/>
    <w:rsid w:val="00235EFB"/>
    <w:rsid w:val="00235F65"/>
    <w:rsid w:val="002361EC"/>
    <w:rsid w:val="002362A9"/>
    <w:rsid w:val="00237219"/>
    <w:rsid w:val="00237784"/>
    <w:rsid w:val="00240637"/>
    <w:rsid w:val="002414F0"/>
    <w:rsid w:val="0024176D"/>
    <w:rsid w:val="00241CDB"/>
    <w:rsid w:val="00241F87"/>
    <w:rsid w:val="0024219A"/>
    <w:rsid w:val="00242338"/>
    <w:rsid w:val="002426E2"/>
    <w:rsid w:val="002428BF"/>
    <w:rsid w:val="00242DB6"/>
    <w:rsid w:val="002439F3"/>
    <w:rsid w:val="002444A5"/>
    <w:rsid w:val="00244630"/>
    <w:rsid w:val="00244B65"/>
    <w:rsid w:val="00244DB4"/>
    <w:rsid w:val="00245E6D"/>
    <w:rsid w:val="00246610"/>
    <w:rsid w:val="00246AAA"/>
    <w:rsid w:val="00246C7B"/>
    <w:rsid w:val="00247707"/>
    <w:rsid w:val="00247719"/>
    <w:rsid w:val="00247B34"/>
    <w:rsid w:val="002505DC"/>
    <w:rsid w:val="0025087A"/>
    <w:rsid w:val="00250AC2"/>
    <w:rsid w:val="00251172"/>
    <w:rsid w:val="002517F2"/>
    <w:rsid w:val="00252381"/>
    <w:rsid w:val="002525B1"/>
    <w:rsid w:val="00252AB0"/>
    <w:rsid w:val="00252D96"/>
    <w:rsid w:val="00254763"/>
    <w:rsid w:val="00254F46"/>
    <w:rsid w:val="0025510C"/>
    <w:rsid w:val="002557FD"/>
    <w:rsid w:val="00255B2A"/>
    <w:rsid w:val="00255BEC"/>
    <w:rsid w:val="00255DAE"/>
    <w:rsid w:val="00255F18"/>
    <w:rsid w:val="002565C6"/>
    <w:rsid w:val="0025686E"/>
    <w:rsid w:val="00256BCF"/>
    <w:rsid w:val="00256DFB"/>
    <w:rsid w:val="00256E20"/>
    <w:rsid w:val="0025721C"/>
    <w:rsid w:val="00257798"/>
    <w:rsid w:val="00257B24"/>
    <w:rsid w:val="00257B43"/>
    <w:rsid w:val="00257B70"/>
    <w:rsid w:val="00257DF3"/>
    <w:rsid w:val="00257E63"/>
    <w:rsid w:val="002600C7"/>
    <w:rsid w:val="00260C31"/>
    <w:rsid w:val="00261126"/>
    <w:rsid w:val="0026114B"/>
    <w:rsid w:val="0026125D"/>
    <w:rsid w:val="00261726"/>
    <w:rsid w:val="00261BC2"/>
    <w:rsid w:val="00261F2C"/>
    <w:rsid w:val="002628BC"/>
    <w:rsid w:val="002629D8"/>
    <w:rsid w:val="0026308B"/>
    <w:rsid w:val="002632B2"/>
    <w:rsid w:val="00263CF9"/>
    <w:rsid w:val="00264D49"/>
    <w:rsid w:val="00265D52"/>
    <w:rsid w:val="00265EE7"/>
    <w:rsid w:val="00266C77"/>
    <w:rsid w:val="002672B1"/>
    <w:rsid w:val="00267B8D"/>
    <w:rsid w:val="00267C59"/>
    <w:rsid w:val="00267CDD"/>
    <w:rsid w:val="00267DDB"/>
    <w:rsid w:val="002701B5"/>
    <w:rsid w:val="002707C2"/>
    <w:rsid w:val="00271FA9"/>
    <w:rsid w:val="00272035"/>
    <w:rsid w:val="0027254C"/>
    <w:rsid w:val="00272D08"/>
    <w:rsid w:val="0027317C"/>
    <w:rsid w:val="00273364"/>
    <w:rsid w:val="00273390"/>
    <w:rsid w:val="002734E9"/>
    <w:rsid w:val="002741E1"/>
    <w:rsid w:val="00274A69"/>
    <w:rsid w:val="00274F10"/>
    <w:rsid w:val="00275189"/>
    <w:rsid w:val="002763A7"/>
    <w:rsid w:val="0027707A"/>
    <w:rsid w:val="00277965"/>
    <w:rsid w:val="0028067B"/>
    <w:rsid w:val="002809AE"/>
    <w:rsid w:val="00280AB4"/>
    <w:rsid w:val="00280F02"/>
    <w:rsid w:val="00281361"/>
    <w:rsid w:val="002817C1"/>
    <w:rsid w:val="002817DC"/>
    <w:rsid w:val="00282C74"/>
    <w:rsid w:val="00282F29"/>
    <w:rsid w:val="00283A27"/>
    <w:rsid w:val="00283B1F"/>
    <w:rsid w:val="00284231"/>
    <w:rsid w:val="00284C97"/>
    <w:rsid w:val="00285291"/>
    <w:rsid w:val="0028546F"/>
    <w:rsid w:val="002860B2"/>
    <w:rsid w:val="00286E56"/>
    <w:rsid w:val="0028708E"/>
    <w:rsid w:val="002876C1"/>
    <w:rsid w:val="00287707"/>
    <w:rsid w:val="00290DB8"/>
    <w:rsid w:val="00291617"/>
    <w:rsid w:val="002916D5"/>
    <w:rsid w:val="002918DE"/>
    <w:rsid w:val="00291978"/>
    <w:rsid w:val="00292609"/>
    <w:rsid w:val="00292920"/>
    <w:rsid w:val="00292E03"/>
    <w:rsid w:val="00293D1E"/>
    <w:rsid w:val="00293F60"/>
    <w:rsid w:val="002940B2"/>
    <w:rsid w:val="00294579"/>
    <w:rsid w:val="002946D8"/>
    <w:rsid w:val="00294825"/>
    <w:rsid w:val="00295856"/>
    <w:rsid w:val="00295CE7"/>
    <w:rsid w:val="00296334"/>
    <w:rsid w:val="00296612"/>
    <w:rsid w:val="00296D07"/>
    <w:rsid w:val="00296D42"/>
    <w:rsid w:val="002A0E0C"/>
    <w:rsid w:val="002A17F4"/>
    <w:rsid w:val="002A1F1F"/>
    <w:rsid w:val="002A22EA"/>
    <w:rsid w:val="002A333E"/>
    <w:rsid w:val="002A344F"/>
    <w:rsid w:val="002A3A84"/>
    <w:rsid w:val="002A3CD9"/>
    <w:rsid w:val="002A3F28"/>
    <w:rsid w:val="002A4168"/>
    <w:rsid w:val="002A4294"/>
    <w:rsid w:val="002A441A"/>
    <w:rsid w:val="002A4827"/>
    <w:rsid w:val="002A4AF6"/>
    <w:rsid w:val="002A4E09"/>
    <w:rsid w:val="002A4E64"/>
    <w:rsid w:val="002A55E7"/>
    <w:rsid w:val="002A56C1"/>
    <w:rsid w:val="002A5A26"/>
    <w:rsid w:val="002A5B26"/>
    <w:rsid w:val="002A5CAF"/>
    <w:rsid w:val="002A6693"/>
    <w:rsid w:val="002A7C85"/>
    <w:rsid w:val="002A7D3E"/>
    <w:rsid w:val="002A7D9C"/>
    <w:rsid w:val="002B0A96"/>
    <w:rsid w:val="002B0E7F"/>
    <w:rsid w:val="002B0EB9"/>
    <w:rsid w:val="002B16D9"/>
    <w:rsid w:val="002B18F8"/>
    <w:rsid w:val="002B1928"/>
    <w:rsid w:val="002B1D97"/>
    <w:rsid w:val="002B2529"/>
    <w:rsid w:val="002B3318"/>
    <w:rsid w:val="002B3675"/>
    <w:rsid w:val="002B4325"/>
    <w:rsid w:val="002B4F67"/>
    <w:rsid w:val="002B544E"/>
    <w:rsid w:val="002B64BE"/>
    <w:rsid w:val="002B686B"/>
    <w:rsid w:val="002B68F8"/>
    <w:rsid w:val="002B6948"/>
    <w:rsid w:val="002B7AEC"/>
    <w:rsid w:val="002B7DCB"/>
    <w:rsid w:val="002B7F53"/>
    <w:rsid w:val="002C0434"/>
    <w:rsid w:val="002C08F8"/>
    <w:rsid w:val="002C0AC8"/>
    <w:rsid w:val="002C1B93"/>
    <w:rsid w:val="002C363B"/>
    <w:rsid w:val="002C3DCC"/>
    <w:rsid w:val="002C5689"/>
    <w:rsid w:val="002C5D42"/>
    <w:rsid w:val="002C60E2"/>
    <w:rsid w:val="002C614C"/>
    <w:rsid w:val="002C617C"/>
    <w:rsid w:val="002C62C1"/>
    <w:rsid w:val="002C6626"/>
    <w:rsid w:val="002C69AF"/>
    <w:rsid w:val="002C6FB9"/>
    <w:rsid w:val="002C72BA"/>
    <w:rsid w:val="002C7CED"/>
    <w:rsid w:val="002D158E"/>
    <w:rsid w:val="002D2634"/>
    <w:rsid w:val="002D3367"/>
    <w:rsid w:val="002D337D"/>
    <w:rsid w:val="002D3753"/>
    <w:rsid w:val="002D39B0"/>
    <w:rsid w:val="002D3A47"/>
    <w:rsid w:val="002D45C0"/>
    <w:rsid w:val="002D4B15"/>
    <w:rsid w:val="002D5466"/>
    <w:rsid w:val="002D6782"/>
    <w:rsid w:val="002D6BD2"/>
    <w:rsid w:val="002D6DA5"/>
    <w:rsid w:val="002D735B"/>
    <w:rsid w:val="002D7588"/>
    <w:rsid w:val="002D79D1"/>
    <w:rsid w:val="002D7D2A"/>
    <w:rsid w:val="002E00BA"/>
    <w:rsid w:val="002E0197"/>
    <w:rsid w:val="002E1E0F"/>
    <w:rsid w:val="002E2386"/>
    <w:rsid w:val="002E252C"/>
    <w:rsid w:val="002E26DD"/>
    <w:rsid w:val="002E3197"/>
    <w:rsid w:val="002E33AD"/>
    <w:rsid w:val="002E376A"/>
    <w:rsid w:val="002E4223"/>
    <w:rsid w:val="002E44A5"/>
    <w:rsid w:val="002E5249"/>
    <w:rsid w:val="002E5669"/>
    <w:rsid w:val="002E6326"/>
    <w:rsid w:val="002E6718"/>
    <w:rsid w:val="002E7035"/>
    <w:rsid w:val="002E708A"/>
    <w:rsid w:val="002E7352"/>
    <w:rsid w:val="002F0198"/>
    <w:rsid w:val="002F10D0"/>
    <w:rsid w:val="002F14E3"/>
    <w:rsid w:val="002F1D9F"/>
    <w:rsid w:val="002F2121"/>
    <w:rsid w:val="002F23A4"/>
    <w:rsid w:val="002F3155"/>
    <w:rsid w:val="002F32F3"/>
    <w:rsid w:val="002F3C56"/>
    <w:rsid w:val="002F42C6"/>
    <w:rsid w:val="002F4C3D"/>
    <w:rsid w:val="002F70F4"/>
    <w:rsid w:val="002F72DA"/>
    <w:rsid w:val="002F7B48"/>
    <w:rsid w:val="003001AC"/>
    <w:rsid w:val="00300307"/>
    <w:rsid w:val="0030253F"/>
    <w:rsid w:val="003029E1"/>
    <w:rsid w:val="00303061"/>
    <w:rsid w:val="0030308B"/>
    <w:rsid w:val="00303219"/>
    <w:rsid w:val="00303E33"/>
    <w:rsid w:val="0030507C"/>
    <w:rsid w:val="00305A3B"/>
    <w:rsid w:val="00305CBF"/>
    <w:rsid w:val="00305DE1"/>
    <w:rsid w:val="00306942"/>
    <w:rsid w:val="00306C46"/>
    <w:rsid w:val="00306E8D"/>
    <w:rsid w:val="00306F8C"/>
    <w:rsid w:val="00307B0A"/>
    <w:rsid w:val="00307ED4"/>
    <w:rsid w:val="00310184"/>
    <w:rsid w:val="0031021A"/>
    <w:rsid w:val="00310258"/>
    <w:rsid w:val="003109CF"/>
    <w:rsid w:val="00310D89"/>
    <w:rsid w:val="00310DFD"/>
    <w:rsid w:val="00312004"/>
    <w:rsid w:val="003121AF"/>
    <w:rsid w:val="0031225C"/>
    <w:rsid w:val="00312265"/>
    <w:rsid w:val="00312DDF"/>
    <w:rsid w:val="00312E71"/>
    <w:rsid w:val="003132EF"/>
    <w:rsid w:val="00313358"/>
    <w:rsid w:val="00313549"/>
    <w:rsid w:val="00313585"/>
    <w:rsid w:val="0031372F"/>
    <w:rsid w:val="00313779"/>
    <w:rsid w:val="00313C43"/>
    <w:rsid w:val="0031406F"/>
    <w:rsid w:val="003148E6"/>
    <w:rsid w:val="00314CE2"/>
    <w:rsid w:val="00315201"/>
    <w:rsid w:val="00315945"/>
    <w:rsid w:val="00315F0E"/>
    <w:rsid w:val="003160FF"/>
    <w:rsid w:val="00316422"/>
    <w:rsid w:val="00316DCB"/>
    <w:rsid w:val="0031723F"/>
    <w:rsid w:val="00317318"/>
    <w:rsid w:val="0031795B"/>
    <w:rsid w:val="00317A55"/>
    <w:rsid w:val="0032033F"/>
    <w:rsid w:val="0032064B"/>
    <w:rsid w:val="00320ED8"/>
    <w:rsid w:val="00320F4A"/>
    <w:rsid w:val="00321102"/>
    <w:rsid w:val="00321234"/>
    <w:rsid w:val="003213C0"/>
    <w:rsid w:val="00321DD6"/>
    <w:rsid w:val="00321DF8"/>
    <w:rsid w:val="00321E00"/>
    <w:rsid w:val="00322099"/>
    <w:rsid w:val="00322170"/>
    <w:rsid w:val="00322466"/>
    <w:rsid w:val="00322E33"/>
    <w:rsid w:val="00322EF0"/>
    <w:rsid w:val="00322F97"/>
    <w:rsid w:val="0032325C"/>
    <w:rsid w:val="00323654"/>
    <w:rsid w:val="00323704"/>
    <w:rsid w:val="00323DAF"/>
    <w:rsid w:val="00323E10"/>
    <w:rsid w:val="003243DA"/>
    <w:rsid w:val="00324553"/>
    <w:rsid w:val="0032455F"/>
    <w:rsid w:val="00324970"/>
    <w:rsid w:val="00325C3B"/>
    <w:rsid w:val="00325EC4"/>
    <w:rsid w:val="003262B2"/>
    <w:rsid w:val="00326537"/>
    <w:rsid w:val="003270D9"/>
    <w:rsid w:val="003272DA"/>
    <w:rsid w:val="00327558"/>
    <w:rsid w:val="00327AF7"/>
    <w:rsid w:val="00327D0C"/>
    <w:rsid w:val="003303A0"/>
    <w:rsid w:val="0033087A"/>
    <w:rsid w:val="0033102B"/>
    <w:rsid w:val="0033150E"/>
    <w:rsid w:val="00331FDF"/>
    <w:rsid w:val="003324B6"/>
    <w:rsid w:val="00332600"/>
    <w:rsid w:val="0033265A"/>
    <w:rsid w:val="003329FD"/>
    <w:rsid w:val="00332FCF"/>
    <w:rsid w:val="003345CF"/>
    <w:rsid w:val="00334E4A"/>
    <w:rsid w:val="00334E50"/>
    <w:rsid w:val="00334EA3"/>
    <w:rsid w:val="00334FFE"/>
    <w:rsid w:val="00335BD0"/>
    <w:rsid w:val="003360AA"/>
    <w:rsid w:val="003361E5"/>
    <w:rsid w:val="0034046A"/>
    <w:rsid w:val="00340489"/>
    <w:rsid w:val="0034073D"/>
    <w:rsid w:val="00340AA2"/>
    <w:rsid w:val="003421FB"/>
    <w:rsid w:val="00342366"/>
    <w:rsid w:val="003423F7"/>
    <w:rsid w:val="003426C2"/>
    <w:rsid w:val="00343288"/>
    <w:rsid w:val="00343477"/>
    <w:rsid w:val="003435E4"/>
    <w:rsid w:val="00343948"/>
    <w:rsid w:val="00343CDD"/>
    <w:rsid w:val="003440C8"/>
    <w:rsid w:val="00344579"/>
    <w:rsid w:val="00344C3D"/>
    <w:rsid w:val="00344C72"/>
    <w:rsid w:val="0034571B"/>
    <w:rsid w:val="00345C93"/>
    <w:rsid w:val="00346C68"/>
    <w:rsid w:val="00346D02"/>
    <w:rsid w:val="00346D0C"/>
    <w:rsid w:val="00346FED"/>
    <w:rsid w:val="003476C0"/>
    <w:rsid w:val="00347A07"/>
    <w:rsid w:val="00350700"/>
    <w:rsid w:val="00350FFB"/>
    <w:rsid w:val="003516D7"/>
    <w:rsid w:val="003518D5"/>
    <w:rsid w:val="00351DC8"/>
    <w:rsid w:val="00352078"/>
    <w:rsid w:val="003526EA"/>
    <w:rsid w:val="00352843"/>
    <w:rsid w:val="003529CD"/>
    <w:rsid w:val="00352C3E"/>
    <w:rsid w:val="00352C80"/>
    <w:rsid w:val="00353260"/>
    <w:rsid w:val="003534C0"/>
    <w:rsid w:val="003537B7"/>
    <w:rsid w:val="00353880"/>
    <w:rsid w:val="00353A05"/>
    <w:rsid w:val="00355098"/>
    <w:rsid w:val="0035567B"/>
    <w:rsid w:val="00355A26"/>
    <w:rsid w:val="00355B96"/>
    <w:rsid w:val="0035624A"/>
    <w:rsid w:val="003568BC"/>
    <w:rsid w:val="0035696C"/>
    <w:rsid w:val="00356AA0"/>
    <w:rsid w:val="00356D09"/>
    <w:rsid w:val="00357784"/>
    <w:rsid w:val="00357A51"/>
    <w:rsid w:val="00357BC5"/>
    <w:rsid w:val="00357E9D"/>
    <w:rsid w:val="00360125"/>
    <w:rsid w:val="00360142"/>
    <w:rsid w:val="0036057B"/>
    <w:rsid w:val="003606D3"/>
    <w:rsid w:val="00360F37"/>
    <w:rsid w:val="00361C72"/>
    <w:rsid w:val="00362659"/>
    <w:rsid w:val="0036293E"/>
    <w:rsid w:val="00362CF3"/>
    <w:rsid w:val="00362F32"/>
    <w:rsid w:val="00362FC8"/>
    <w:rsid w:val="00363308"/>
    <w:rsid w:val="0036366D"/>
    <w:rsid w:val="0036405C"/>
    <w:rsid w:val="003642D2"/>
    <w:rsid w:val="00364424"/>
    <w:rsid w:val="00364566"/>
    <w:rsid w:val="00364816"/>
    <w:rsid w:val="00364A6C"/>
    <w:rsid w:val="00364E64"/>
    <w:rsid w:val="00365E15"/>
    <w:rsid w:val="00365F19"/>
    <w:rsid w:val="00366B33"/>
    <w:rsid w:val="00366DC9"/>
    <w:rsid w:val="003675AF"/>
    <w:rsid w:val="00367B3F"/>
    <w:rsid w:val="00367C51"/>
    <w:rsid w:val="003700F3"/>
    <w:rsid w:val="00370886"/>
    <w:rsid w:val="00370A8A"/>
    <w:rsid w:val="00371C50"/>
    <w:rsid w:val="00372201"/>
    <w:rsid w:val="00372946"/>
    <w:rsid w:val="00372E56"/>
    <w:rsid w:val="0037313B"/>
    <w:rsid w:val="00373A14"/>
    <w:rsid w:val="00373C9D"/>
    <w:rsid w:val="00373D33"/>
    <w:rsid w:val="00373D98"/>
    <w:rsid w:val="003747F1"/>
    <w:rsid w:val="00374B86"/>
    <w:rsid w:val="0037530B"/>
    <w:rsid w:val="00375506"/>
    <w:rsid w:val="00375550"/>
    <w:rsid w:val="00375AB1"/>
    <w:rsid w:val="00376373"/>
    <w:rsid w:val="00376FB5"/>
    <w:rsid w:val="003773DD"/>
    <w:rsid w:val="00377400"/>
    <w:rsid w:val="00377513"/>
    <w:rsid w:val="003776A6"/>
    <w:rsid w:val="0037785D"/>
    <w:rsid w:val="003779BD"/>
    <w:rsid w:val="00377E90"/>
    <w:rsid w:val="00380549"/>
    <w:rsid w:val="00381083"/>
    <w:rsid w:val="0038116F"/>
    <w:rsid w:val="00381689"/>
    <w:rsid w:val="00381F83"/>
    <w:rsid w:val="00382609"/>
    <w:rsid w:val="003830E2"/>
    <w:rsid w:val="003837CD"/>
    <w:rsid w:val="00383960"/>
    <w:rsid w:val="003839A3"/>
    <w:rsid w:val="00383B66"/>
    <w:rsid w:val="00384564"/>
    <w:rsid w:val="00384F79"/>
    <w:rsid w:val="003856E3"/>
    <w:rsid w:val="00386AE6"/>
    <w:rsid w:val="00386F5E"/>
    <w:rsid w:val="00386FC4"/>
    <w:rsid w:val="0038738D"/>
    <w:rsid w:val="00387F3C"/>
    <w:rsid w:val="003900B6"/>
    <w:rsid w:val="0039020A"/>
    <w:rsid w:val="00390815"/>
    <w:rsid w:val="003917BF"/>
    <w:rsid w:val="00392386"/>
    <w:rsid w:val="0039239B"/>
    <w:rsid w:val="00392482"/>
    <w:rsid w:val="003924FF"/>
    <w:rsid w:val="00393361"/>
    <w:rsid w:val="00393388"/>
    <w:rsid w:val="003938A6"/>
    <w:rsid w:val="003939A5"/>
    <w:rsid w:val="00393CB6"/>
    <w:rsid w:val="003944D4"/>
    <w:rsid w:val="003945D4"/>
    <w:rsid w:val="003948A3"/>
    <w:rsid w:val="003959C5"/>
    <w:rsid w:val="00395B89"/>
    <w:rsid w:val="00395C25"/>
    <w:rsid w:val="003965F1"/>
    <w:rsid w:val="00396D88"/>
    <w:rsid w:val="003970A7"/>
    <w:rsid w:val="0039710A"/>
    <w:rsid w:val="003974A2"/>
    <w:rsid w:val="003A0533"/>
    <w:rsid w:val="003A121D"/>
    <w:rsid w:val="003A16BE"/>
    <w:rsid w:val="003A290D"/>
    <w:rsid w:val="003A3628"/>
    <w:rsid w:val="003A40A6"/>
    <w:rsid w:val="003A4B44"/>
    <w:rsid w:val="003A4C00"/>
    <w:rsid w:val="003A4DE3"/>
    <w:rsid w:val="003A513A"/>
    <w:rsid w:val="003A51DD"/>
    <w:rsid w:val="003A5975"/>
    <w:rsid w:val="003A5EAB"/>
    <w:rsid w:val="003A6000"/>
    <w:rsid w:val="003A68F1"/>
    <w:rsid w:val="003A74B1"/>
    <w:rsid w:val="003B04A0"/>
    <w:rsid w:val="003B0D38"/>
    <w:rsid w:val="003B142E"/>
    <w:rsid w:val="003B1CBA"/>
    <w:rsid w:val="003B3AE3"/>
    <w:rsid w:val="003B3EAC"/>
    <w:rsid w:val="003B3EF4"/>
    <w:rsid w:val="003B4659"/>
    <w:rsid w:val="003B4687"/>
    <w:rsid w:val="003B4C9D"/>
    <w:rsid w:val="003B4E27"/>
    <w:rsid w:val="003B650F"/>
    <w:rsid w:val="003B7EBC"/>
    <w:rsid w:val="003C0049"/>
    <w:rsid w:val="003C0AF0"/>
    <w:rsid w:val="003C1949"/>
    <w:rsid w:val="003C1F29"/>
    <w:rsid w:val="003C2163"/>
    <w:rsid w:val="003C297F"/>
    <w:rsid w:val="003C2C98"/>
    <w:rsid w:val="003C327C"/>
    <w:rsid w:val="003C3347"/>
    <w:rsid w:val="003C3C50"/>
    <w:rsid w:val="003C3D0F"/>
    <w:rsid w:val="003C555F"/>
    <w:rsid w:val="003C5671"/>
    <w:rsid w:val="003C58DB"/>
    <w:rsid w:val="003C5AB5"/>
    <w:rsid w:val="003C5EC5"/>
    <w:rsid w:val="003C642D"/>
    <w:rsid w:val="003C652A"/>
    <w:rsid w:val="003C6EA5"/>
    <w:rsid w:val="003C70D8"/>
    <w:rsid w:val="003C7661"/>
    <w:rsid w:val="003C778A"/>
    <w:rsid w:val="003C7DE5"/>
    <w:rsid w:val="003D0CC7"/>
    <w:rsid w:val="003D16E5"/>
    <w:rsid w:val="003D23C5"/>
    <w:rsid w:val="003D24B6"/>
    <w:rsid w:val="003D29D4"/>
    <w:rsid w:val="003D3AF1"/>
    <w:rsid w:val="003D3EA5"/>
    <w:rsid w:val="003D4681"/>
    <w:rsid w:val="003D46EF"/>
    <w:rsid w:val="003D497E"/>
    <w:rsid w:val="003D4AE5"/>
    <w:rsid w:val="003D6468"/>
    <w:rsid w:val="003D7273"/>
    <w:rsid w:val="003D72FC"/>
    <w:rsid w:val="003D79FE"/>
    <w:rsid w:val="003D7CAB"/>
    <w:rsid w:val="003D7CF1"/>
    <w:rsid w:val="003E0E8B"/>
    <w:rsid w:val="003E211F"/>
    <w:rsid w:val="003E21E4"/>
    <w:rsid w:val="003E2566"/>
    <w:rsid w:val="003E256A"/>
    <w:rsid w:val="003E33B2"/>
    <w:rsid w:val="003E3760"/>
    <w:rsid w:val="003E3E1E"/>
    <w:rsid w:val="003E4159"/>
    <w:rsid w:val="003E4457"/>
    <w:rsid w:val="003E4AEF"/>
    <w:rsid w:val="003E4D5C"/>
    <w:rsid w:val="003E58E7"/>
    <w:rsid w:val="003E5BA9"/>
    <w:rsid w:val="003E6067"/>
    <w:rsid w:val="003E6EE4"/>
    <w:rsid w:val="003E7148"/>
    <w:rsid w:val="003E76D6"/>
    <w:rsid w:val="003E7E02"/>
    <w:rsid w:val="003F02F0"/>
    <w:rsid w:val="003F0328"/>
    <w:rsid w:val="003F0649"/>
    <w:rsid w:val="003F08E4"/>
    <w:rsid w:val="003F09F1"/>
    <w:rsid w:val="003F1A5A"/>
    <w:rsid w:val="003F1C5B"/>
    <w:rsid w:val="003F1F8A"/>
    <w:rsid w:val="003F1FC8"/>
    <w:rsid w:val="003F2354"/>
    <w:rsid w:val="003F405D"/>
    <w:rsid w:val="003F427B"/>
    <w:rsid w:val="003F43FB"/>
    <w:rsid w:val="003F4509"/>
    <w:rsid w:val="003F57E2"/>
    <w:rsid w:val="003F5868"/>
    <w:rsid w:val="003F5FD9"/>
    <w:rsid w:val="003F6010"/>
    <w:rsid w:val="003F6308"/>
    <w:rsid w:val="003F658D"/>
    <w:rsid w:val="003F6E06"/>
    <w:rsid w:val="0040014B"/>
    <w:rsid w:val="004005B8"/>
    <w:rsid w:val="004009E6"/>
    <w:rsid w:val="00400B48"/>
    <w:rsid w:val="00400FB9"/>
    <w:rsid w:val="0040115E"/>
    <w:rsid w:val="00402577"/>
    <w:rsid w:val="004026F9"/>
    <w:rsid w:val="00402A44"/>
    <w:rsid w:val="00402E2B"/>
    <w:rsid w:val="00403097"/>
    <w:rsid w:val="004030F6"/>
    <w:rsid w:val="00403629"/>
    <w:rsid w:val="00403778"/>
    <w:rsid w:val="0040471A"/>
    <w:rsid w:val="00404897"/>
    <w:rsid w:val="004049E5"/>
    <w:rsid w:val="00405756"/>
    <w:rsid w:val="00405A70"/>
    <w:rsid w:val="00405B42"/>
    <w:rsid w:val="00405D41"/>
    <w:rsid w:val="00405FF9"/>
    <w:rsid w:val="00406013"/>
    <w:rsid w:val="004065D9"/>
    <w:rsid w:val="0040674D"/>
    <w:rsid w:val="00406777"/>
    <w:rsid w:val="004069CD"/>
    <w:rsid w:val="00406C98"/>
    <w:rsid w:val="00406F25"/>
    <w:rsid w:val="00407247"/>
    <w:rsid w:val="004072A1"/>
    <w:rsid w:val="004076C7"/>
    <w:rsid w:val="0040771E"/>
    <w:rsid w:val="004079D4"/>
    <w:rsid w:val="00407A34"/>
    <w:rsid w:val="0041027A"/>
    <w:rsid w:val="00410E6D"/>
    <w:rsid w:val="004116CF"/>
    <w:rsid w:val="00411B1D"/>
    <w:rsid w:val="004124AF"/>
    <w:rsid w:val="00412EC7"/>
    <w:rsid w:val="004146FC"/>
    <w:rsid w:val="00414819"/>
    <w:rsid w:val="00414C7D"/>
    <w:rsid w:val="0041512D"/>
    <w:rsid w:val="004151CE"/>
    <w:rsid w:val="004159C0"/>
    <w:rsid w:val="004162B2"/>
    <w:rsid w:val="004163B3"/>
    <w:rsid w:val="00417343"/>
    <w:rsid w:val="004173F0"/>
    <w:rsid w:val="00420BBE"/>
    <w:rsid w:val="00420CF7"/>
    <w:rsid w:val="004210BA"/>
    <w:rsid w:val="00421947"/>
    <w:rsid w:val="00422437"/>
    <w:rsid w:val="0042249F"/>
    <w:rsid w:val="004229CF"/>
    <w:rsid w:val="00422D5C"/>
    <w:rsid w:val="0042395D"/>
    <w:rsid w:val="00423DE5"/>
    <w:rsid w:val="00423FEA"/>
    <w:rsid w:val="004240F7"/>
    <w:rsid w:val="00424F25"/>
    <w:rsid w:val="00425404"/>
    <w:rsid w:val="0042569B"/>
    <w:rsid w:val="00425820"/>
    <w:rsid w:val="00425FCC"/>
    <w:rsid w:val="004264F0"/>
    <w:rsid w:val="00426995"/>
    <w:rsid w:val="00427D13"/>
    <w:rsid w:val="004300A2"/>
    <w:rsid w:val="00430130"/>
    <w:rsid w:val="00430CF0"/>
    <w:rsid w:val="00431A76"/>
    <w:rsid w:val="0043235C"/>
    <w:rsid w:val="0043256F"/>
    <w:rsid w:val="00432595"/>
    <w:rsid w:val="00433CDC"/>
    <w:rsid w:val="00435623"/>
    <w:rsid w:val="00436A32"/>
    <w:rsid w:val="0044096C"/>
    <w:rsid w:val="004410DB"/>
    <w:rsid w:val="004416F6"/>
    <w:rsid w:val="00443234"/>
    <w:rsid w:val="00443B67"/>
    <w:rsid w:val="004442C1"/>
    <w:rsid w:val="00444479"/>
    <w:rsid w:val="004446DF"/>
    <w:rsid w:val="00444DC6"/>
    <w:rsid w:val="00445146"/>
    <w:rsid w:val="004457E8"/>
    <w:rsid w:val="00446000"/>
    <w:rsid w:val="00446313"/>
    <w:rsid w:val="00446339"/>
    <w:rsid w:val="00446FD5"/>
    <w:rsid w:val="00447FB6"/>
    <w:rsid w:val="00450059"/>
    <w:rsid w:val="004510D3"/>
    <w:rsid w:val="004511FA"/>
    <w:rsid w:val="00451344"/>
    <w:rsid w:val="004513A3"/>
    <w:rsid w:val="004520B8"/>
    <w:rsid w:val="004525ED"/>
    <w:rsid w:val="00452A41"/>
    <w:rsid w:val="00452D1F"/>
    <w:rsid w:val="00452DDE"/>
    <w:rsid w:val="00453BB4"/>
    <w:rsid w:val="00453C5D"/>
    <w:rsid w:val="00453EDF"/>
    <w:rsid w:val="00453EE7"/>
    <w:rsid w:val="004543DD"/>
    <w:rsid w:val="0045472E"/>
    <w:rsid w:val="00454B69"/>
    <w:rsid w:val="00454BC9"/>
    <w:rsid w:val="00454EA1"/>
    <w:rsid w:val="00454F07"/>
    <w:rsid w:val="00455254"/>
    <w:rsid w:val="004558C2"/>
    <w:rsid w:val="00455B0B"/>
    <w:rsid w:val="00456931"/>
    <w:rsid w:val="004573BF"/>
    <w:rsid w:val="00457592"/>
    <w:rsid w:val="0045761D"/>
    <w:rsid w:val="00457C8E"/>
    <w:rsid w:val="0046049F"/>
    <w:rsid w:val="00460863"/>
    <w:rsid w:val="00461E8B"/>
    <w:rsid w:val="00462691"/>
    <w:rsid w:val="00462881"/>
    <w:rsid w:val="00462A9D"/>
    <w:rsid w:val="00463000"/>
    <w:rsid w:val="00463157"/>
    <w:rsid w:val="004632DD"/>
    <w:rsid w:val="00463382"/>
    <w:rsid w:val="004635A3"/>
    <w:rsid w:val="00463AF1"/>
    <w:rsid w:val="00465B5A"/>
    <w:rsid w:val="00465BAA"/>
    <w:rsid w:val="00465CB0"/>
    <w:rsid w:val="0046645C"/>
    <w:rsid w:val="004667D4"/>
    <w:rsid w:val="00466B8A"/>
    <w:rsid w:val="00466BDE"/>
    <w:rsid w:val="00466C4B"/>
    <w:rsid w:val="004675DD"/>
    <w:rsid w:val="00467B88"/>
    <w:rsid w:val="00467EA7"/>
    <w:rsid w:val="0047003F"/>
    <w:rsid w:val="0047115E"/>
    <w:rsid w:val="00471465"/>
    <w:rsid w:val="00471515"/>
    <w:rsid w:val="00471B58"/>
    <w:rsid w:val="00473078"/>
    <w:rsid w:val="00473BDD"/>
    <w:rsid w:val="00473E7D"/>
    <w:rsid w:val="004747CE"/>
    <w:rsid w:val="004754AC"/>
    <w:rsid w:val="0047560B"/>
    <w:rsid w:val="004759FD"/>
    <w:rsid w:val="00475A83"/>
    <w:rsid w:val="00475B53"/>
    <w:rsid w:val="0047790A"/>
    <w:rsid w:val="00477CF9"/>
    <w:rsid w:val="0048099C"/>
    <w:rsid w:val="00480E97"/>
    <w:rsid w:val="004814CC"/>
    <w:rsid w:val="00481895"/>
    <w:rsid w:val="004820FB"/>
    <w:rsid w:val="004822C2"/>
    <w:rsid w:val="0048243B"/>
    <w:rsid w:val="0048339B"/>
    <w:rsid w:val="0048394B"/>
    <w:rsid w:val="00483E1F"/>
    <w:rsid w:val="00483EDB"/>
    <w:rsid w:val="00483F94"/>
    <w:rsid w:val="00484CB6"/>
    <w:rsid w:val="00484D75"/>
    <w:rsid w:val="004850E5"/>
    <w:rsid w:val="00485465"/>
    <w:rsid w:val="00485789"/>
    <w:rsid w:val="00485927"/>
    <w:rsid w:val="00486C9E"/>
    <w:rsid w:val="00486CA1"/>
    <w:rsid w:val="00487383"/>
    <w:rsid w:val="0048776F"/>
    <w:rsid w:val="00487A1B"/>
    <w:rsid w:val="00487AC3"/>
    <w:rsid w:val="00487E34"/>
    <w:rsid w:val="004900D0"/>
    <w:rsid w:val="00490FCD"/>
    <w:rsid w:val="004939F1"/>
    <w:rsid w:val="00493E94"/>
    <w:rsid w:val="00494362"/>
    <w:rsid w:val="0049446D"/>
    <w:rsid w:val="004948F7"/>
    <w:rsid w:val="00495411"/>
    <w:rsid w:val="00495A7A"/>
    <w:rsid w:val="00496293"/>
    <w:rsid w:val="0049773F"/>
    <w:rsid w:val="004979B6"/>
    <w:rsid w:val="00497F9F"/>
    <w:rsid w:val="004A0435"/>
    <w:rsid w:val="004A14DD"/>
    <w:rsid w:val="004A18FD"/>
    <w:rsid w:val="004A1DAD"/>
    <w:rsid w:val="004A1F0B"/>
    <w:rsid w:val="004A27F6"/>
    <w:rsid w:val="004A2DEA"/>
    <w:rsid w:val="004A2F2B"/>
    <w:rsid w:val="004A311D"/>
    <w:rsid w:val="004A346D"/>
    <w:rsid w:val="004A3607"/>
    <w:rsid w:val="004A3868"/>
    <w:rsid w:val="004A3E52"/>
    <w:rsid w:val="004A4A5A"/>
    <w:rsid w:val="004A4D81"/>
    <w:rsid w:val="004A5144"/>
    <w:rsid w:val="004A5343"/>
    <w:rsid w:val="004A574A"/>
    <w:rsid w:val="004A5858"/>
    <w:rsid w:val="004A5F19"/>
    <w:rsid w:val="004A7916"/>
    <w:rsid w:val="004B019C"/>
    <w:rsid w:val="004B03FA"/>
    <w:rsid w:val="004B0743"/>
    <w:rsid w:val="004B09D0"/>
    <w:rsid w:val="004B0DC7"/>
    <w:rsid w:val="004B0E75"/>
    <w:rsid w:val="004B13BF"/>
    <w:rsid w:val="004B199E"/>
    <w:rsid w:val="004B1FAC"/>
    <w:rsid w:val="004B24B6"/>
    <w:rsid w:val="004B25FC"/>
    <w:rsid w:val="004B28CF"/>
    <w:rsid w:val="004B2F08"/>
    <w:rsid w:val="004B31FA"/>
    <w:rsid w:val="004B3337"/>
    <w:rsid w:val="004B37FA"/>
    <w:rsid w:val="004B51C7"/>
    <w:rsid w:val="004B5B7C"/>
    <w:rsid w:val="004B63E2"/>
    <w:rsid w:val="004B7200"/>
    <w:rsid w:val="004B7383"/>
    <w:rsid w:val="004C0952"/>
    <w:rsid w:val="004C0CD1"/>
    <w:rsid w:val="004C26B4"/>
    <w:rsid w:val="004C3046"/>
    <w:rsid w:val="004C30E8"/>
    <w:rsid w:val="004C4276"/>
    <w:rsid w:val="004C520A"/>
    <w:rsid w:val="004C5F9E"/>
    <w:rsid w:val="004C61BF"/>
    <w:rsid w:val="004C67F6"/>
    <w:rsid w:val="004C693B"/>
    <w:rsid w:val="004C729A"/>
    <w:rsid w:val="004D01B9"/>
    <w:rsid w:val="004D151D"/>
    <w:rsid w:val="004D2661"/>
    <w:rsid w:val="004D288D"/>
    <w:rsid w:val="004D29C8"/>
    <w:rsid w:val="004D2E3C"/>
    <w:rsid w:val="004D373A"/>
    <w:rsid w:val="004D3CEC"/>
    <w:rsid w:val="004D40AA"/>
    <w:rsid w:val="004D434D"/>
    <w:rsid w:val="004D50E2"/>
    <w:rsid w:val="004D512F"/>
    <w:rsid w:val="004D5905"/>
    <w:rsid w:val="004D5E5A"/>
    <w:rsid w:val="004D62D7"/>
    <w:rsid w:val="004D6421"/>
    <w:rsid w:val="004D67EB"/>
    <w:rsid w:val="004D6D3B"/>
    <w:rsid w:val="004D6F23"/>
    <w:rsid w:val="004D7FB8"/>
    <w:rsid w:val="004E0580"/>
    <w:rsid w:val="004E0BA0"/>
    <w:rsid w:val="004E170A"/>
    <w:rsid w:val="004E1898"/>
    <w:rsid w:val="004E1C92"/>
    <w:rsid w:val="004E2264"/>
    <w:rsid w:val="004E2A7C"/>
    <w:rsid w:val="004E2C06"/>
    <w:rsid w:val="004E2C54"/>
    <w:rsid w:val="004E325B"/>
    <w:rsid w:val="004E3D10"/>
    <w:rsid w:val="004E3D49"/>
    <w:rsid w:val="004E41E0"/>
    <w:rsid w:val="004E47CE"/>
    <w:rsid w:val="004E497D"/>
    <w:rsid w:val="004E4CE0"/>
    <w:rsid w:val="004E5011"/>
    <w:rsid w:val="004E513C"/>
    <w:rsid w:val="004E540D"/>
    <w:rsid w:val="004E5646"/>
    <w:rsid w:val="004E5777"/>
    <w:rsid w:val="004E687D"/>
    <w:rsid w:val="004E6957"/>
    <w:rsid w:val="004E6E1A"/>
    <w:rsid w:val="004E6F58"/>
    <w:rsid w:val="004E7346"/>
    <w:rsid w:val="004E7B63"/>
    <w:rsid w:val="004E7F70"/>
    <w:rsid w:val="004F0B00"/>
    <w:rsid w:val="004F2C27"/>
    <w:rsid w:val="004F2CC0"/>
    <w:rsid w:val="004F3332"/>
    <w:rsid w:val="004F3B4B"/>
    <w:rsid w:val="004F4AF7"/>
    <w:rsid w:val="004F4C9A"/>
    <w:rsid w:val="004F5193"/>
    <w:rsid w:val="004F59E7"/>
    <w:rsid w:val="004F6236"/>
    <w:rsid w:val="004F63B0"/>
    <w:rsid w:val="004F6479"/>
    <w:rsid w:val="004F70DA"/>
    <w:rsid w:val="004F77C4"/>
    <w:rsid w:val="00500421"/>
    <w:rsid w:val="00500573"/>
    <w:rsid w:val="005006E2"/>
    <w:rsid w:val="0050100B"/>
    <w:rsid w:val="005014DF"/>
    <w:rsid w:val="00501FA8"/>
    <w:rsid w:val="005027EC"/>
    <w:rsid w:val="00503EA1"/>
    <w:rsid w:val="005048D7"/>
    <w:rsid w:val="005055FA"/>
    <w:rsid w:val="00505657"/>
    <w:rsid w:val="00505B69"/>
    <w:rsid w:val="00505D35"/>
    <w:rsid w:val="005061AF"/>
    <w:rsid w:val="005062A3"/>
    <w:rsid w:val="00506AD3"/>
    <w:rsid w:val="005070A3"/>
    <w:rsid w:val="005071CD"/>
    <w:rsid w:val="00507D4F"/>
    <w:rsid w:val="00510CA2"/>
    <w:rsid w:val="00511B57"/>
    <w:rsid w:val="00511B8B"/>
    <w:rsid w:val="00511E1D"/>
    <w:rsid w:val="005127F6"/>
    <w:rsid w:val="00512D7A"/>
    <w:rsid w:val="005138AF"/>
    <w:rsid w:val="00513AB0"/>
    <w:rsid w:val="00513C81"/>
    <w:rsid w:val="00513F77"/>
    <w:rsid w:val="00514C76"/>
    <w:rsid w:val="0051513F"/>
    <w:rsid w:val="005155FA"/>
    <w:rsid w:val="00515C9B"/>
    <w:rsid w:val="00515D32"/>
    <w:rsid w:val="00515ED4"/>
    <w:rsid w:val="00516521"/>
    <w:rsid w:val="005168D3"/>
    <w:rsid w:val="005169DA"/>
    <w:rsid w:val="00517012"/>
    <w:rsid w:val="00520713"/>
    <w:rsid w:val="00520BD4"/>
    <w:rsid w:val="00520FC5"/>
    <w:rsid w:val="005211C6"/>
    <w:rsid w:val="00521572"/>
    <w:rsid w:val="00521608"/>
    <w:rsid w:val="00521B9D"/>
    <w:rsid w:val="00521C95"/>
    <w:rsid w:val="005220A1"/>
    <w:rsid w:val="00522496"/>
    <w:rsid w:val="00522C72"/>
    <w:rsid w:val="00523FD0"/>
    <w:rsid w:val="00524E58"/>
    <w:rsid w:val="00525136"/>
    <w:rsid w:val="00525900"/>
    <w:rsid w:val="0052628F"/>
    <w:rsid w:val="00526DBB"/>
    <w:rsid w:val="0052793C"/>
    <w:rsid w:val="00527FBA"/>
    <w:rsid w:val="00530132"/>
    <w:rsid w:val="0053016B"/>
    <w:rsid w:val="005301BA"/>
    <w:rsid w:val="005304DA"/>
    <w:rsid w:val="00531007"/>
    <w:rsid w:val="005314DC"/>
    <w:rsid w:val="00532671"/>
    <w:rsid w:val="00532A07"/>
    <w:rsid w:val="00532E19"/>
    <w:rsid w:val="00533248"/>
    <w:rsid w:val="0053374B"/>
    <w:rsid w:val="00533E86"/>
    <w:rsid w:val="0053426C"/>
    <w:rsid w:val="0053454E"/>
    <w:rsid w:val="00534677"/>
    <w:rsid w:val="00534C48"/>
    <w:rsid w:val="00535092"/>
    <w:rsid w:val="005351BF"/>
    <w:rsid w:val="0053562E"/>
    <w:rsid w:val="0053597D"/>
    <w:rsid w:val="005363DF"/>
    <w:rsid w:val="00536F77"/>
    <w:rsid w:val="005370DB"/>
    <w:rsid w:val="00537F18"/>
    <w:rsid w:val="00540935"/>
    <w:rsid w:val="005418F5"/>
    <w:rsid w:val="00541EAD"/>
    <w:rsid w:val="00542016"/>
    <w:rsid w:val="00542648"/>
    <w:rsid w:val="00542AF3"/>
    <w:rsid w:val="00543295"/>
    <w:rsid w:val="00543585"/>
    <w:rsid w:val="00543DCE"/>
    <w:rsid w:val="005443AC"/>
    <w:rsid w:val="00544662"/>
    <w:rsid w:val="005449C2"/>
    <w:rsid w:val="00545087"/>
    <w:rsid w:val="0054527D"/>
    <w:rsid w:val="005467C0"/>
    <w:rsid w:val="005467C4"/>
    <w:rsid w:val="00546F08"/>
    <w:rsid w:val="00547019"/>
    <w:rsid w:val="00547500"/>
    <w:rsid w:val="00547A1D"/>
    <w:rsid w:val="005502DB"/>
    <w:rsid w:val="0055047A"/>
    <w:rsid w:val="00551292"/>
    <w:rsid w:val="00551382"/>
    <w:rsid w:val="00551B49"/>
    <w:rsid w:val="00551EB9"/>
    <w:rsid w:val="00552458"/>
    <w:rsid w:val="00552782"/>
    <w:rsid w:val="00552BF1"/>
    <w:rsid w:val="00552E1A"/>
    <w:rsid w:val="0055325E"/>
    <w:rsid w:val="00553D32"/>
    <w:rsid w:val="00554494"/>
    <w:rsid w:val="0055469B"/>
    <w:rsid w:val="005546B3"/>
    <w:rsid w:val="005548D4"/>
    <w:rsid w:val="005555A2"/>
    <w:rsid w:val="00555AB2"/>
    <w:rsid w:val="00555C07"/>
    <w:rsid w:val="005566CC"/>
    <w:rsid w:val="00556984"/>
    <w:rsid w:val="005569E3"/>
    <w:rsid w:val="00556DF6"/>
    <w:rsid w:val="00556F60"/>
    <w:rsid w:val="00557107"/>
    <w:rsid w:val="005573CC"/>
    <w:rsid w:val="00560916"/>
    <w:rsid w:val="0056108C"/>
    <w:rsid w:val="0056145E"/>
    <w:rsid w:val="00561953"/>
    <w:rsid w:val="0056198C"/>
    <w:rsid w:val="005619A9"/>
    <w:rsid w:val="00561F64"/>
    <w:rsid w:val="005623FB"/>
    <w:rsid w:val="005626BA"/>
    <w:rsid w:val="0056296B"/>
    <w:rsid w:val="00562BE7"/>
    <w:rsid w:val="00563219"/>
    <w:rsid w:val="00563369"/>
    <w:rsid w:val="00563C06"/>
    <w:rsid w:val="00563DF3"/>
    <w:rsid w:val="005643FE"/>
    <w:rsid w:val="005649ED"/>
    <w:rsid w:val="00564D47"/>
    <w:rsid w:val="00565793"/>
    <w:rsid w:val="00565B77"/>
    <w:rsid w:val="00565E75"/>
    <w:rsid w:val="005661CF"/>
    <w:rsid w:val="005667A3"/>
    <w:rsid w:val="00566A9C"/>
    <w:rsid w:val="0056700C"/>
    <w:rsid w:val="005671CD"/>
    <w:rsid w:val="005707B4"/>
    <w:rsid w:val="005708B0"/>
    <w:rsid w:val="00570FB6"/>
    <w:rsid w:val="005710A0"/>
    <w:rsid w:val="00571B41"/>
    <w:rsid w:val="00571CB4"/>
    <w:rsid w:val="00571DBD"/>
    <w:rsid w:val="00571DCB"/>
    <w:rsid w:val="00572519"/>
    <w:rsid w:val="005727ED"/>
    <w:rsid w:val="00574FD3"/>
    <w:rsid w:val="005757D6"/>
    <w:rsid w:val="00575DCD"/>
    <w:rsid w:val="00575E47"/>
    <w:rsid w:val="005767E8"/>
    <w:rsid w:val="005771F0"/>
    <w:rsid w:val="00577372"/>
    <w:rsid w:val="00577DA6"/>
    <w:rsid w:val="00577E96"/>
    <w:rsid w:val="005805EF"/>
    <w:rsid w:val="005806A9"/>
    <w:rsid w:val="00580C98"/>
    <w:rsid w:val="005815AC"/>
    <w:rsid w:val="005819C5"/>
    <w:rsid w:val="00581B56"/>
    <w:rsid w:val="0058227B"/>
    <w:rsid w:val="00583545"/>
    <w:rsid w:val="00583D12"/>
    <w:rsid w:val="005840F3"/>
    <w:rsid w:val="005849D6"/>
    <w:rsid w:val="00584FDD"/>
    <w:rsid w:val="00586492"/>
    <w:rsid w:val="00587AB3"/>
    <w:rsid w:val="00587F7B"/>
    <w:rsid w:val="00590C07"/>
    <w:rsid w:val="00590C09"/>
    <w:rsid w:val="00591113"/>
    <w:rsid w:val="0059139A"/>
    <w:rsid w:val="0059164C"/>
    <w:rsid w:val="00591B4C"/>
    <w:rsid w:val="00592294"/>
    <w:rsid w:val="00592C86"/>
    <w:rsid w:val="00593501"/>
    <w:rsid w:val="00593944"/>
    <w:rsid w:val="005944E1"/>
    <w:rsid w:val="00594663"/>
    <w:rsid w:val="00594795"/>
    <w:rsid w:val="00595E09"/>
    <w:rsid w:val="00595FAD"/>
    <w:rsid w:val="00596862"/>
    <w:rsid w:val="00596F81"/>
    <w:rsid w:val="00597A09"/>
    <w:rsid w:val="00597B09"/>
    <w:rsid w:val="005A030B"/>
    <w:rsid w:val="005A0376"/>
    <w:rsid w:val="005A08B5"/>
    <w:rsid w:val="005A0C54"/>
    <w:rsid w:val="005A1209"/>
    <w:rsid w:val="005A1383"/>
    <w:rsid w:val="005A13AB"/>
    <w:rsid w:val="005A1A61"/>
    <w:rsid w:val="005A298B"/>
    <w:rsid w:val="005A3CF5"/>
    <w:rsid w:val="005A467D"/>
    <w:rsid w:val="005A5862"/>
    <w:rsid w:val="005A5966"/>
    <w:rsid w:val="005A5DD5"/>
    <w:rsid w:val="005A64D6"/>
    <w:rsid w:val="005A64F8"/>
    <w:rsid w:val="005A71CF"/>
    <w:rsid w:val="005A7724"/>
    <w:rsid w:val="005A77DB"/>
    <w:rsid w:val="005A7CF9"/>
    <w:rsid w:val="005A7D91"/>
    <w:rsid w:val="005B0983"/>
    <w:rsid w:val="005B0A17"/>
    <w:rsid w:val="005B0B24"/>
    <w:rsid w:val="005B0F4B"/>
    <w:rsid w:val="005B1247"/>
    <w:rsid w:val="005B1833"/>
    <w:rsid w:val="005B2537"/>
    <w:rsid w:val="005B2815"/>
    <w:rsid w:val="005B2883"/>
    <w:rsid w:val="005B2DDE"/>
    <w:rsid w:val="005B329C"/>
    <w:rsid w:val="005B3D16"/>
    <w:rsid w:val="005B3E1E"/>
    <w:rsid w:val="005B4FFA"/>
    <w:rsid w:val="005B50CE"/>
    <w:rsid w:val="005B5610"/>
    <w:rsid w:val="005B5938"/>
    <w:rsid w:val="005B6D16"/>
    <w:rsid w:val="005B6FC4"/>
    <w:rsid w:val="005B767C"/>
    <w:rsid w:val="005B774F"/>
    <w:rsid w:val="005B7ECB"/>
    <w:rsid w:val="005C00C6"/>
    <w:rsid w:val="005C0136"/>
    <w:rsid w:val="005C024B"/>
    <w:rsid w:val="005C02DB"/>
    <w:rsid w:val="005C03A9"/>
    <w:rsid w:val="005C0889"/>
    <w:rsid w:val="005C0A64"/>
    <w:rsid w:val="005C0C9C"/>
    <w:rsid w:val="005C1D67"/>
    <w:rsid w:val="005C2167"/>
    <w:rsid w:val="005C269E"/>
    <w:rsid w:val="005C30E8"/>
    <w:rsid w:val="005C3C02"/>
    <w:rsid w:val="005C3DB4"/>
    <w:rsid w:val="005C40FC"/>
    <w:rsid w:val="005C462F"/>
    <w:rsid w:val="005C5264"/>
    <w:rsid w:val="005C5639"/>
    <w:rsid w:val="005C6825"/>
    <w:rsid w:val="005C756C"/>
    <w:rsid w:val="005C7750"/>
    <w:rsid w:val="005C7EB6"/>
    <w:rsid w:val="005D015C"/>
    <w:rsid w:val="005D0770"/>
    <w:rsid w:val="005D0EBE"/>
    <w:rsid w:val="005D13B5"/>
    <w:rsid w:val="005D192C"/>
    <w:rsid w:val="005D1B81"/>
    <w:rsid w:val="005D1DC8"/>
    <w:rsid w:val="005D2308"/>
    <w:rsid w:val="005D2841"/>
    <w:rsid w:val="005D2CCA"/>
    <w:rsid w:val="005D3374"/>
    <w:rsid w:val="005D3682"/>
    <w:rsid w:val="005D3861"/>
    <w:rsid w:val="005D41D1"/>
    <w:rsid w:val="005D4372"/>
    <w:rsid w:val="005D48C2"/>
    <w:rsid w:val="005D4C14"/>
    <w:rsid w:val="005D4F0C"/>
    <w:rsid w:val="005D5669"/>
    <w:rsid w:val="005D5677"/>
    <w:rsid w:val="005D5836"/>
    <w:rsid w:val="005D7E82"/>
    <w:rsid w:val="005D7F74"/>
    <w:rsid w:val="005E01FF"/>
    <w:rsid w:val="005E0C3E"/>
    <w:rsid w:val="005E0F7A"/>
    <w:rsid w:val="005E13F4"/>
    <w:rsid w:val="005E1D55"/>
    <w:rsid w:val="005E2104"/>
    <w:rsid w:val="005E2755"/>
    <w:rsid w:val="005E27BE"/>
    <w:rsid w:val="005E284E"/>
    <w:rsid w:val="005E2C9D"/>
    <w:rsid w:val="005E2D7F"/>
    <w:rsid w:val="005E2EFE"/>
    <w:rsid w:val="005E2FE9"/>
    <w:rsid w:val="005E3F2B"/>
    <w:rsid w:val="005E4D95"/>
    <w:rsid w:val="005E600B"/>
    <w:rsid w:val="005E6033"/>
    <w:rsid w:val="005E78DD"/>
    <w:rsid w:val="005E7E85"/>
    <w:rsid w:val="005F0520"/>
    <w:rsid w:val="005F0A80"/>
    <w:rsid w:val="005F0DD9"/>
    <w:rsid w:val="005F1238"/>
    <w:rsid w:val="005F15D2"/>
    <w:rsid w:val="005F27C7"/>
    <w:rsid w:val="005F2ACF"/>
    <w:rsid w:val="005F344A"/>
    <w:rsid w:val="005F3776"/>
    <w:rsid w:val="005F3B9D"/>
    <w:rsid w:val="005F40E3"/>
    <w:rsid w:val="005F43DB"/>
    <w:rsid w:val="005F48B6"/>
    <w:rsid w:val="005F4B74"/>
    <w:rsid w:val="005F5AD6"/>
    <w:rsid w:val="005F5B94"/>
    <w:rsid w:val="005F69C4"/>
    <w:rsid w:val="006006CB"/>
    <w:rsid w:val="0060090E"/>
    <w:rsid w:val="00600A34"/>
    <w:rsid w:val="00600E26"/>
    <w:rsid w:val="0060147C"/>
    <w:rsid w:val="00601BED"/>
    <w:rsid w:val="00602951"/>
    <w:rsid w:val="00602CA8"/>
    <w:rsid w:val="006038CC"/>
    <w:rsid w:val="0060392F"/>
    <w:rsid w:val="006039BA"/>
    <w:rsid w:val="006039F4"/>
    <w:rsid w:val="00603BC0"/>
    <w:rsid w:val="006043A2"/>
    <w:rsid w:val="00604534"/>
    <w:rsid w:val="00604985"/>
    <w:rsid w:val="00604E14"/>
    <w:rsid w:val="006059E0"/>
    <w:rsid w:val="00605B99"/>
    <w:rsid w:val="00605EF0"/>
    <w:rsid w:val="006064DD"/>
    <w:rsid w:val="00606777"/>
    <w:rsid w:val="00606C97"/>
    <w:rsid w:val="006070F1"/>
    <w:rsid w:val="0060716E"/>
    <w:rsid w:val="00607BE2"/>
    <w:rsid w:val="006107C8"/>
    <w:rsid w:val="00610954"/>
    <w:rsid w:val="006116F9"/>
    <w:rsid w:val="00611CCD"/>
    <w:rsid w:val="00612961"/>
    <w:rsid w:val="00612CB7"/>
    <w:rsid w:val="0061358B"/>
    <w:rsid w:val="00613F4F"/>
    <w:rsid w:val="006144F2"/>
    <w:rsid w:val="006145DD"/>
    <w:rsid w:val="00614918"/>
    <w:rsid w:val="00614DE9"/>
    <w:rsid w:val="00615243"/>
    <w:rsid w:val="0061565E"/>
    <w:rsid w:val="00615767"/>
    <w:rsid w:val="00615A3B"/>
    <w:rsid w:val="00617A71"/>
    <w:rsid w:val="00617F4B"/>
    <w:rsid w:val="006202AF"/>
    <w:rsid w:val="00620764"/>
    <w:rsid w:val="006215A4"/>
    <w:rsid w:val="00621CD1"/>
    <w:rsid w:val="00621F46"/>
    <w:rsid w:val="00622078"/>
    <w:rsid w:val="0062274D"/>
    <w:rsid w:val="006232F6"/>
    <w:rsid w:val="00623BD9"/>
    <w:rsid w:val="00623C09"/>
    <w:rsid w:val="0062415E"/>
    <w:rsid w:val="0062427B"/>
    <w:rsid w:val="006242D4"/>
    <w:rsid w:val="006246D1"/>
    <w:rsid w:val="00625247"/>
    <w:rsid w:val="00625C49"/>
    <w:rsid w:val="006262D9"/>
    <w:rsid w:val="00626F18"/>
    <w:rsid w:val="00626F3D"/>
    <w:rsid w:val="0062755A"/>
    <w:rsid w:val="00630403"/>
    <w:rsid w:val="00630A77"/>
    <w:rsid w:val="00630C94"/>
    <w:rsid w:val="00630E05"/>
    <w:rsid w:val="006311FB"/>
    <w:rsid w:val="006313D8"/>
    <w:rsid w:val="0063235D"/>
    <w:rsid w:val="00632372"/>
    <w:rsid w:val="006323A6"/>
    <w:rsid w:val="00632871"/>
    <w:rsid w:val="00632C07"/>
    <w:rsid w:val="00632E1D"/>
    <w:rsid w:val="00632F82"/>
    <w:rsid w:val="006331A3"/>
    <w:rsid w:val="0063480F"/>
    <w:rsid w:val="006349ED"/>
    <w:rsid w:val="00634BFF"/>
    <w:rsid w:val="00634CD4"/>
    <w:rsid w:val="00634DA9"/>
    <w:rsid w:val="00635217"/>
    <w:rsid w:val="0063534D"/>
    <w:rsid w:val="00635690"/>
    <w:rsid w:val="00635F10"/>
    <w:rsid w:val="00636714"/>
    <w:rsid w:val="006408CC"/>
    <w:rsid w:val="00640A43"/>
    <w:rsid w:val="006411B2"/>
    <w:rsid w:val="00641B2A"/>
    <w:rsid w:val="00641CAF"/>
    <w:rsid w:val="006421E3"/>
    <w:rsid w:val="00642E65"/>
    <w:rsid w:val="00643016"/>
    <w:rsid w:val="00644604"/>
    <w:rsid w:val="00644613"/>
    <w:rsid w:val="0064528D"/>
    <w:rsid w:val="006465F6"/>
    <w:rsid w:val="00647793"/>
    <w:rsid w:val="00650C44"/>
    <w:rsid w:val="006511EA"/>
    <w:rsid w:val="00651900"/>
    <w:rsid w:val="00651B3C"/>
    <w:rsid w:val="00651EB8"/>
    <w:rsid w:val="0065204F"/>
    <w:rsid w:val="00652767"/>
    <w:rsid w:val="00652948"/>
    <w:rsid w:val="00653880"/>
    <w:rsid w:val="0065415A"/>
    <w:rsid w:val="006541CC"/>
    <w:rsid w:val="00654654"/>
    <w:rsid w:val="00656236"/>
    <w:rsid w:val="006564D9"/>
    <w:rsid w:val="00656D91"/>
    <w:rsid w:val="00656FED"/>
    <w:rsid w:val="00657522"/>
    <w:rsid w:val="0065754B"/>
    <w:rsid w:val="006577E8"/>
    <w:rsid w:val="00657922"/>
    <w:rsid w:val="00660831"/>
    <w:rsid w:val="006610DA"/>
    <w:rsid w:val="0066162F"/>
    <w:rsid w:val="00661A50"/>
    <w:rsid w:val="00661D22"/>
    <w:rsid w:val="00661E13"/>
    <w:rsid w:val="00662A32"/>
    <w:rsid w:val="00662E85"/>
    <w:rsid w:val="006635C2"/>
    <w:rsid w:val="00663C8F"/>
    <w:rsid w:val="00663F27"/>
    <w:rsid w:val="0066400C"/>
    <w:rsid w:val="00664741"/>
    <w:rsid w:val="0066478B"/>
    <w:rsid w:val="00664A1B"/>
    <w:rsid w:val="006651E4"/>
    <w:rsid w:val="006658CC"/>
    <w:rsid w:val="006658E7"/>
    <w:rsid w:val="00665D18"/>
    <w:rsid w:val="006663D2"/>
    <w:rsid w:val="00666A00"/>
    <w:rsid w:val="00666C9C"/>
    <w:rsid w:val="00666E3C"/>
    <w:rsid w:val="0066753C"/>
    <w:rsid w:val="00667AF6"/>
    <w:rsid w:val="00667FEA"/>
    <w:rsid w:val="00670103"/>
    <w:rsid w:val="006703CD"/>
    <w:rsid w:val="006704AE"/>
    <w:rsid w:val="00670991"/>
    <w:rsid w:val="00670A18"/>
    <w:rsid w:val="00670E7A"/>
    <w:rsid w:val="0067115A"/>
    <w:rsid w:val="00671778"/>
    <w:rsid w:val="00671B65"/>
    <w:rsid w:val="00671B68"/>
    <w:rsid w:val="0067255C"/>
    <w:rsid w:val="00673043"/>
    <w:rsid w:val="00673BA9"/>
    <w:rsid w:val="00675573"/>
    <w:rsid w:val="00675EAF"/>
    <w:rsid w:val="00676635"/>
    <w:rsid w:val="006771C0"/>
    <w:rsid w:val="006773D2"/>
    <w:rsid w:val="00677E12"/>
    <w:rsid w:val="006802D6"/>
    <w:rsid w:val="00681B5B"/>
    <w:rsid w:val="0068267D"/>
    <w:rsid w:val="00683058"/>
    <w:rsid w:val="00683ADD"/>
    <w:rsid w:val="00683B2D"/>
    <w:rsid w:val="006843B2"/>
    <w:rsid w:val="006849F0"/>
    <w:rsid w:val="00684F72"/>
    <w:rsid w:val="006853A5"/>
    <w:rsid w:val="00686023"/>
    <w:rsid w:val="00686261"/>
    <w:rsid w:val="006867A4"/>
    <w:rsid w:val="0068683F"/>
    <w:rsid w:val="00686BD8"/>
    <w:rsid w:val="00687558"/>
    <w:rsid w:val="00690D99"/>
    <w:rsid w:val="00690D9B"/>
    <w:rsid w:val="006914AE"/>
    <w:rsid w:val="00691582"/>
    <w:rsid w:val="006923AD"/>
    <w:rsid w:val="006927FF"/>
    <w:rsid w:val="00692B05"/>
    <w:rsid w:val="0069422D"/>
    <w:rsid w:val="0069473F"/>
    <w:rsid w:val="00694A0F"/>
    <w:rsid w:val="00694B3F"/>
    <w:rsid w:val="006952EE"/>
    <w:rsid w:val="00695592"/>
    <w:rsid w:val="00696F06"/>
    <w:rsid w:val="006976E4"/>
    <w:rsid w:val="006A0A51"/>
    <w:rsid w:val="006A0CF8"/>
    <w:rsid w:val="006A1410"/>
    <w:rsid w:val="006A16C9"/>
    <w:rsid w:val="006A1973"/>
    <w:rsid w:val="006A1B41"/>
    <w:rsid w:val="006A209B"/>
    <w:rsid w:val="006A2654"/>
    <w:rsid w:val="006A29D2"/>
    <w:rsid w:val="006A2D0A"/>
    <w:rsid w:val="006A2E8C"/>
    <w:rsid w:val="006A2FA5"/>
    <w:rsid w:val="006A3249"/>
    <w:rsid w:val="006A3D89"/>
    <w:rsid w:val="006A4209"/>
    <w:rsid w:val="006A4338"/>
    <w:rsid w:val="006A49CA"/>
    <w:rsid w:val="006A4A3F"/>
    <w:rsid w:val="006A5281"/>
    <w:rsid w:val="006A5A38"/>
    <w:rsid w:val="006A60F5"/>
    <w:rsid w:val="006A61A5"/>
    <w:rsid w:val="006A674C"/>
    <w:rsid w:val="006A7A00"/>
    <w:rsid w:val="006B1235"/>
    <w:rsid w:val="006B13C6"/>
    <w:rsid w:val="006B2526"/>
    <w:rsid w:val="006B2EDF"/>
    <w:rsid w:val="006B39DD"/>
    <w:rsid w:val="006B547D"/>
    <w:rsid w:val="006B5ABC"/>
    <w:rsid w:val="006B6FB6"/>
    <w:rsid w:val="006B71A5"/>
    <w:rsid w:val="006B7A61"/>
    <w:rsid w:val="006B7C7B"/>
    <w:rsid w:val="006B7E70"/>
    <w:rsid w:val="006C0754"/>
    <w:rsid w:val="006C0F83"/>
    <w:rsid w:val="006C227B"/>
    <w:rsid w:val="006C3A5C"/>
    <w:rsid w:val="006C3AD7"/>
    <w:rsid w:val="006C3AE0"/>
    <w:rsid w:val="006C3CA3"/>
    <w:rsid w:val="006C3EC1"/>
    <w:rsid w:val="006C4108"/>
    <w:rsid w:val="006C42FA"/>
    <w:rsid w:val="006C433E"/>
    <w:rsid w:val="006C462B"/>
    <w:rsid w:val="006C501E"/>
    <w:rsid w:val="006C5220"/>
    <w:rsid w:val="006C5276"/>
    <w:rsid w:val="006C5410"/>
    <w:rsid w:val="006C594F"/>
    <w:rsid w:val="006C5E79"/>
    <w:rsid w:val="006C608A"/>
    <w:rsid w:val="006C6F5A"/>
    <w:rsid w:val="006C790E"/>
    <w:rsid w:val="006D02CB"/>
    <w:rsid w:val="006D0B1C"/>
    <w:rsid w:val="006D0CFD"/>
    <w:rsid w:val="006D1820"/>
    <w:rsid w:val="006D1923"/>
    <w:rsid w:val="006D1E7A"/>
    <w:rsid w:val="006D26AA"/>
    <w:rsid w:val="006D2704"/>
    <w:rsid w:val="006D27B2"/>
    <w:rsid w:val="006D2AFB"/>
    <w:rsid w:val="006D311E"/>
    <w:rsid w:val="006D364D"/>
    <w:rsid w:val="006D3E5E"/>
    <w:rsid w:val="006D3ECA"/>
    <w:rsid w:val="006D4A69"/>
    <w:rsid w:val="006D53D5"/>
    <w:rsid w:val="006D5811"/>
    <w:rsid w:val="006D66BB"/>
    <w:rsid w:val="006D66EB"/>
    <w:rsid w:val="006D6C24"/>
    <w:rsid w:val="006D6C68"/>
    <w:rsid w:val="006E031A"/>
    <w:rsid w:val="006E07EB"/>
    <w:rsid w:val="006E0DB6"/>
    <w:rsid w:val="006E13EF"/>
    <w:rsid w:val="006E17D1"/>
    <w:rsid w:val="006E1A46"/>
    <w:rsid w:val="006E1BC1"/>
    <w:rsid w:val="006E320C"/>
    <w:rsid w:val="006E3BCE"/>
    <w:rsid w:val="006E3DB8"/>
    <w:rsid w:val="006E4067"/>
    <w:rsid w:val="006E515D"/>
    <w:rsid w:val="006E5651"/>
    <w:rsid w:val="006E57B9"/>
    <w:rsid w:val="006E5DE0"/>
    <w:rsid w:val="006E602E"/>
    <w:rsid w:val="006E6149"/>
    <w:rsid w:val="006E61EF"/>
    <w:rsid w:val="006E6366"/>
    <w:rsid w:val="006E6B25"/>
    <w:rsid w:val="006E7867"/>
    <w:rsid w:val="006F0335"/>
    <w:rsid w:val="006F0779"/>
    <w:rsid w:val="006F07F0"/>
    <w:rsid w:val="006F0C90"/>
    <w:rsid w:val="006F1168"/>
    <w:rsid w:val="006F1AEE"/>
    <w:rsid w:val="006F2BDD"/>
    <w:rsid w:val="006F2DC7"/>
    <w:rsid w:val="006F2DED"/>
    <w:rsid w:val="006F310F"/>
    <w:rsid w:val="006F3B5B"/>
    <w:rsid w:val="006F3BBF"/>
    <w:rsid w:val="006F4B14"/>
    <w:rsid w:val="006F4B5D"/>
    <w:rsid w:val="006F51DD"/>
    <w:rsid w:val="006F5520"/>
    <w:rsid w:val="006F56E5"/>
    <w:rsid w:val="006F597B"/>
    <w:rsid w:val="006F6009"/>
    <w:rsid w:val="006F61BE"/>
    <w:rsid w:val="006F6265"/>
    <w:rsid w:val="006F6693"/>
    <w:rsid w:val="006F6BBA"/>
    <w:rsid w:val="006F71D5"/>
    <w:rsid w:val="006F723D"/>
    <w:rsid w:val="006F79BC"/>
    <w:rsid w:val="006F7A88"/>
    <w:rsid w:val="007002EF"/>
    <w:rsid w:val="0070044D"/>
    <w:rsid w:val="00700D96"/>
    <w:rsid w:val="007019A0"/>
    <w:rsid w:val="00702196"/>
    <w:rsid w:val="007024F4"/>
    <w:rsid w:val="00702765"/>
    <w:rsid w:val="007027C8"/>
    <w:rsid w:val="00703240"/>
    <w:rsid w:val="00703357"/>
    <w:rsid w:val="0070426E"/>
    <w:rsid w:val="00704B5A"/>
    <w:rsid w:val="0070541B"/>
    <w:rsid w:val="00705F2F"/>
    <w:rsid w:val="0070622E"/>
    <w:rsid w:val="007067E5"/>
    <w:rsid w:val="0070724F"/>
    <w:rsid w:val="007079D9"/>
    <w:rsid w:val="00707CD0"/>
    <w:rsid w:val="00707FF6"/>
    <w:rsid w:val="00710DBE"/>
    <w:rsid w:val="00710F1A"/>
    <w:rsid w:val="00711263"/>
    <w:rsid w:val="0071152C"/>
    <w:rsid w:val="00711C86"/>
    <w:rsid w:val="00711DB8"/>
    <w:rsid w:val="00712291"/>
    <w:rsid w:val="00712306"/>
    <w:rsid w:val="00713066"/>
    <w:rsid w:val="007135AA"/>
    <w:rsid w:val="00713648"/>
    <w:rsid w:val="0071375B"/>
    <w:rsid w:val="007139B9"/>
    <w:rsid w:val="00713BA6"/>
    <w:rsid w:val="0071445F"/>
    <w:rsid w:val="007149EA"/>
    <w:rsid w:val="00714A00"/>
    <w:rsid w:val="00714B16"/>
    <w:rsid w:val="007155B4"/>
    <w:rsid w:val="007158C1"/>
    <w:rsid w:val="0071599C"/>
    <w:rsid w:val="007206AD"/>
    <w:rsid w:val="00720B35"/>
    <w:rsid w:val="00722458"/>
    <w:rsid w:val="0072326D"/>
    <w:rsid w:val="00723537"/>
    <w:rsid w:val="007237C7"/>
    <w:rsid w:val="00723ADD"/>
    <w:rsid w:val="00723E45"/>
    <w:rsid w:val="007241A8"/>
    <w:rsid w:val="007249E5"/>
    <w:rsid w:val="00724C1D"/>
    <w:rsid w:val="00724DF1"/>
    <w:rsid w:val="0072510F"/>
    <w:rsid w:val="00725B7B"/>
    <w:rsid w:val="00725EB8"/>
    <w:rsid w:val="00726061"/>
    <w:rsid w:val="007261FB"/>
    <w:rsid w:val="007262ED"/>
    <w:rsid w:val="007264F2"/>
    <w:rsid w:val="00726B86"/>
    <w:rsid w:val="00726D9E"/>
    <w:rsid w:val="0072763B"/>
    <w:rsid w:val="00727F13"/>
    <w:rsid w:val="00730368"/>
    <w:rsid w:val="00730A33"/>
    <w:rsid w:val="00730B34"/>
    <w:rsid w:val="00731BFF"/>
    <w:rsid w:val="00731C3A"/>
    <w:rsid w:val="00731CB5"/>
    <w:rsid w:val="00733092"/>
    <w:rsid w:val="00733AC5"/>
    <w:rsid w:val="007342D9"/>
    <w:rsid w:val="00735CC2"/>
    <w:rsid w:val="00735F88"/>
    <w:rsid w:val="007360A9"/>
    <w:rsid w:val="00736F19"/>
    <w:rsid w:val="0073720A"/>
    <w:rsid w:val="00737FC9"/>
    <w:rsid w:val="00740C19"/>
    <w:rsid w:val="0074114B"/>
    <w:rsid w:val="007421CE"/>
    <w:rsid w:val="00742587"/>
    <w:rsid w:val="007428E1"/>
    <w:rsid w:val="00742B3F"/>
    <w:rsid w:val="007435E9"/>
    <w:rsid w:val="00743921"/>
    <w:rsid w:val="00743DE9"/>
    <w:rsid w:val="00744BC9"/>
    <w:rsid w:val="00744F02"/>
    <w:rsid w:val="007450E3"/>
    <w:rsid w:val="00745523"/>
    <w:rsid w:val="00745CBB"/>
    <w:rsid w:val="00746159"/>
    <w:rsid w:val="00746480"/>
    <w:rsid w:val="0074673A"/>
    <w:rsid w:val="00746B2F"/>
    <w:rsid w:val="007470EF"/>
    <w:rsid w:val="007475BB"/>
    <w:rsid w:val="00747825"/>
    <w:rsid w:val="00747A0E"/>
    <w:rsid w:val="00750279"/>
    <w:rsid w:val="00750BA5"/>
    <w:rsid w:val="00751273"/>
    <w:rsid w:val="00751405"/>
    <w:rsid w:val="007519AE"/>
    <w:rsid w:val="00751D72"/>
    <w:rsid w:val="00751F4B"/>
    <w:rsid w:val="00751FB8"/>
    <w:rsid w:val="007520D0"/>
    <w:rsid w:val="0075243D"/>
    <w:rsid w:val="00752571"/>
    <w:rsid w:val="007528D7"/>
    <w:rsid w:val="00753174"/>
    <w:rsid w:val="00753CB0"/>
    <w:rsid w:val="00753D0A"/>
    <w:rsid w:val="00753EA6"/>
    <w:rsid w:val="00753EE1"/>
    <w:rsid w:val="00754391"/>
    <w:rsid w:val="007559A3"/>
    <w:rsid w:val="00755FD8"/>
    <w:rsid w:val="0075654C"/>
    <w:rsid w:val="0075675E"/>
    <w:rsid w:val="00756798"/>
    <w:rsid w:val="007568B2"/>
    <w:rsid w:val="00756C55"/>
    <w:rsid w:val="00760F55"/>
    <w:rsid w:val="007619C8"/>
    <w:rsid w:val="007620D0"/>
    <w:rsid w:val="00762591"/>
    <w:rsid w:val="0076274B"/>
    <w:rsid w:val="007629BF"/>
    <w:rsid w:val="00762A50"/>
    <w:rsid w:val="00762CBA"/>
    <w:rsid w:val="00763360"/>
    <w:rsid w:val="00763673"/>
    <w:rsid w:val="0076368C"/>
    <w:rsid w:val="007636B3"/>
    <w:rsid w:val="00763832"/>
    <w:rsid w:val="00763AC0"/>
    <w:rsid w:val="00763C06"/>
    <w:rsid w:val="0076415C"/>
    <w:rsid w:val="00764846"/>
    <w:rsid w:val="0076559B"/>
    <w:rsid w:val="0076634E"/>
    <w:rsid w:val="00767B48"/>
    <w:rsid w:val="00770EE1"/>
    <w:rsid w:val="00770FE5"/>
    <w:rsid w:val="00771D43"/>
    <w:rsid w:val="00772A4F"/>
    <w:rsid w:val="00773537"/>
    <w:rsid w:val="0077376B"/>
    <w:rsid w:val="007738B8"/>
    <w:rsid w:val="00773B8A"/>
    <w:rsid w:val="00774491"/>
    <w:rsid w:val="0077483D"/>
    <w:rsid w:val="00774ABC"/>
    <w:rsid w:val="00774E16"/>
    <w:rsid w:val="007753B7"/>
    <w:rsid w:val="007757B3"/>
    <w:rsid w:val="00775BDA"/>
    <w:rsid w:val="00775C72"/>
    <w:rsid w:val="00775E7B"/>
    <w:rsid w:val="00776873"/>
    <w:rsid w:val="007770AF"/>
    <w:rsid w:val="007770F6"/>
    <w:rsid w:val="00777358"/>
    <w:rsid w:val="0077769C"/>
    <w:rsid w:val="007778EA"/>
    <w:rsid w:val="007800BB"/>
    <w:rsid w:val="0078156D"/>
    <w:rsid w:val="007823A2"/>
    <w:rsid w:val="00782787"/>
    <w:rsid w:val="00782D82"/>
    <w:rsid w:val="00783382"/>
    <w:rsid w:val="007842B0"/>
    <w:rsid w:val="007842D8"/>
    <w:rsid w:val="007845C9"/>
    <w:rsid w:val="00784816"/>
    <w:rsid w:val="0078495F"/>
    <w:rsid w:val="00784A6B"/>
    <w:rsid w:val="00784B58"/>
    <w:rsid w:val="0078586D"/>
    <w:rsid w:val="00785B7F"/>
    <w:rsid w:val="00785E54"/>
    <w:rsid w:val="007863D5"/>
    <w:rsid w:val="00787D91"/>
    <w:rsid w:val="007908BC"/>
    <w:rsid w:val="00790AD3"/>
    <w:rsid w:val="00791651"/>
    <w:rsid w:val="00791853"/>
    <w:rsid w:val="00792635"/>
    <w:rsid w:val="00794258"/>
    <w:rsid w:val="007943E1"/>
    <w:rsid w:val="00795661"/>
    <w:rsid w:val="0079601B"/>
    <w:rsid w:val="00796043"/>
    <w:rsid w:val="007960C2"/>
    <w:rsid w:val="00796248"/>
    <w:rsid w:val="00796366"/>
    <w:rsid w:val="0079758F"/>
    <w:rsid w:val="007A0009"/>
    <w:rsid w:val="007A0016"/>
    <w:rsid w:val="007A05D1"/>
    <w:rsid w:val="007A07CF"/>
    <w:rsid w:val="007A0F1C"/>
    <w:rsid w:val="007A1578"/>
    <w:rsid w:val="007A181F"/>
    <w:rsid w:val="007A1C67"/>
    <w:rsid w:val="007A1FB0"/>
    <w:rsid w:val="007A377A"/>
    <w:rsid w:val="007A387C"/>
    <w:rsid w:val="007A3AA5"/>
    <w:rsid w:val="007A44E1"/>
    <w:rsid w:val="007A46C4"/>
    <w:rsid w:val="007A4FB3"/>
    <w:rsid w:val="007A5999"/>
    <w:rsid w:val="007A5FB9"/>
    <w:rsid w:val="007A6280"/>
    <w:rsid w:val="007A6FFE"/>
    <w:rsid w:val="007A7921"/>
    <w:rsid w:val="007B022B"/>
    <w:rsid w:val="007B0B87"/>
    <w:rsid w:val="007B0EE6"/>
    <w:rsid w:val="007B17B7"/>
    <w:rsid w:val="007B1AB0"/>
    <w:rsid w:val="007B28BB"/>
    <w:rsid w:val="007B2E23"/>
    <w:rsid w:val="007B35D1"/>
    <w:rsid w:val="007B3676"/>
    <w:rsid w:val="007B38BB"/>
    <w:rsid w:val="007B39C8"/>
    <w:rsid w:val="007B41F7"/>
    <w:rsid w:val="007B4721"/>
    <w:rsid w:val="007B4CB8"/>
    <w:rsid w:val="007B5A62"/>
    <w:rsid w:val="007B5CD1"/>
    <w:rsid w:val="007B695C"/>
    <w:rsid w:val="007B7C16"/>
    <w:rsid w:val="007C1D31"/>
    <w:rsid w:val="007C249C"/>
    <w:rsid w:val="007C2704"/>
    <w:rsid w:val="007C3495"/>
    <w:rsid w:val="007C4249"/>
    <w:rsid w:val="007C4F0B"/>
    <w:rsid w:val="007C528B"/>
    <w:rsid w:val="007C5928"/>
    <w:rsid w:val="007C5A6A"/>
    <w:rsid w:val="007C5C53"/>
    <w:rsid w:val="007C5E1B"/>
    <w:rsid w:val="007C6381"/>
    <w:rsid w:val="007C6719"/>
    <w:rsid w:val="007C6DB8"/>
    <w:rsid w:val="007C7118"/>
    <w:rsid w:val="007D0349"/>
    <w:rsid w:val="007D0534"/>
    <w:rsid w:val="007D0562"/>
    <w:rsid w:val="007D1962"/>
    <w:rsid w:val="007D2983"/>
    <w:rsid w:val="007D2C73"/>
    <w:rsid w:val="007D3001"/>
    <w:rsid w:val="007D3FAC"/>
    <w:rsid w:val="007D44C0"/>
    <w:rsid w:val="007D49E7"/>
    <w:rsid w:val="007D4B43"/>
    <w:rsid w:val="007D4DE3"/>
    <w:rsid w:val="007D5968"/>
    <w:rsid w:val="007D648C"/>
    <w:rsid w:val="007D6941"/>
    <w:rsid w:val="007D6C08"/>
    <w:rsid w:val="007D6C14"/>
    <w:rsid w:val="007D7639"/>
    <w:rsid w:val="007D7BD4"/>
    <w:rsid w:val="007D7DF4"/>
    <w:rsid w:val="007D7F2B"/>
    <w:rsid w:val="007E0AB5"/>
    <w:rsid w:val="007E0E9E"/>
    <w:rsid w:val="007E1974"/>
    <w:rsid w:val="007E1A0A"/>
    <w:rsid w:val="007E227F"/>
    <w:rsid w:val="007E231A"/>
    <w:rsid w:val="007E2F20"/>
    <w:rsid w:val="007E31B4"/>
    <w:rsid w:val="007E4007"/>
    <w:rsid w:val="007E42DD"/>
    <w:rsid w:val="007E46B2"/>
    <w:rsid w:val="007E496B"/>
    <w:rsid w:val="007E4D46"/>
    <w:rsid w:val="007E4F78"/>
    <w:rsid w:val="007E50DB"/>
    <w:rsid w:val="007E5842"/>
    <w:rsid w:val="007E5B10"/>
    <w:rsid w:val="007E68EC"/>
    <w:rsid w:val="007E69D2"/>
    <w:rsid w:val="007E6B6B"/>
    <w:rsid w:val="007E7090"/>
    <w:rsid w:val="007E7355"/>
    <w:rsid w:val="007E74E9"/>
    <w:rsid w:val="007E77F9"/>
    <w:rsid w:val="007E7932"/>
    <w:rsid w:val="007E7CA2"/>
    <w:rsid w:val="007F00B0"/>
    <w:rsid w:val="007F028C"/>
    <w:rsid w:val="007F09C2"/>
    <w:rsid w:val="007F0FC7"/>
    <w:rsid w:val="007F12E8"/>
    <w:rsid w:val="007F1C97"/>
    <w:rsid w:val="007F297D"/>
    <w:rsid w:val="007F32B6"/>
    <w:rsid w:val="007F3839"/>
    <w:rsid w:val="007F3AF6"/>
    <w:rsid w:val="007F3C73"/>
    <w:rsid w:val="007F3D97"/>
    <w:rsid w:val="007F43C5"/>
    <w:rsid w:val="007F483D"/>
    <w:rsid w:val="007F4A82"/>
    <w:rsid w:val="007F4DBA"/>
    <w:rsid w:val="007F5574"/>
    <w:rsid w:val="007F57BF"/>
    <w:rsid w:val="007F6F56"/>
    <w:rsid w:val="007F6FE4"/>
    <w:rsid w:val="007F7924"/>
    <w:rsid w:val="00800D99"/>
    <w:rsid w:val="00801198"/>
    <w:rsid w:val="00801427"/>
    <w:rsid w:val="008022B9"/>
    <w:rsid w:val="00802A6A"/>
    <w:rsid w:val="00802EB1"/>
    <w:rsid w:val="0080360E"/>
    <w:rsid w:val="00803B63"/>
    <w:rsid w:val="00803CFF"/>
    <w:rsid w:val="00804065"/>
    <w:rsid w:val="0080498C"/>
    <w:rsid w:val="00804A35"/>
    <w:rsid w:val="00804B6C"/>
    <w:rsid w:val="008055AE"/>
    <w:rsid w:val="00806095"/>
    <w:rsid w:val="00806A47"/>
    <w:rsid w:val="00806DAD"/>
    <w:rsid w:val="00807036"/>
    <w:rsid w:val="0080716F"/>
    <w:rsid w:val="008073C6"/>
    <w:rsid w:val="008077C9"/>
    <w:rsid w:val="00810211"/>
    <w:rsid w:val="00810874"/>
    <w:rsid w:val="0081146B"/>
    <w:rsid w:val="00811A6A"/>
    <w:rsid w:val="00811F42"/>
    <w:rsid w:val="008124F8"/>
    <w:rsid w:val="008125F6"/>
    <w:rsid w:val="00812EE6"/>
    <w:rsid w:val="00813B61"/>
    <w:rsid w:val="00813D63"/>
    <w:rsid w:val="00814107"/>
    <w:rsid w:val="00814580"/>
    <w:rsid w:val="00814D96"/>
    <w:rsid w:val="00815CF7"/>
    <w:rsid w:val="00816413"/>
    <w:rsid w:val="0081659A"/>
    <w:rsid w:val="00816624"/>
    <w:rsid w:val="0081681B"/>
    <w:rsid w:val="00816C1D"/>
    <w:rsid w:val="00816DF6"/>
    <w:rsid w:val="00817D41"/>
    <w:rsid w:val="00817E89"/>
    <w:rsid w:val="00820356"/>
    <w:rsid w:val="008206F0"/>
    <w:rsid w:val="00820A24"/>
    <w:rsid w:val="00820FE7"/>
    <w:rsid w:val="00821908"/>
    <w:rsid w:val="00821938"/>
    <w:rsid w:val="00821DCB"/>
    <w:rsid w:val="00821E1B"/>
    <w:rsid w:val="00822250"/>
    <w:rsid w:val="00822377"/>
    <w:rsid w:val="00822A1F"/>
    <w:rsid w:val="00822AA5"/>
    <w:rsid w:val="00823FB9"/>
    <w:rsid w:val="0082413F"/>
    <w:rsid w:val="00824779"/>
    <w:rsid w:val="0082498F"/>
    <w:rsid w:val="00826327"/>
    <w:rsid w:val="008263BB"/>
    <w:rsid w:val="00826E36"/>
    <w:rsid w:val="0082785D"/>
    <w:rsid w:val="00830278"/>
    <w:rsid w:val="0083077E"/>
    <w:rsid w:val="00830908"/>
    <w:rsid w:val="00830B97"/>
    <w:rsid w:val="008315F6"/>
    <w:rsid w:val="008316AC"/>
    <w:rsid w:val="008319FC"/>
    <w:rsid w:val="00831B37"/>
    <w:rsid w:val="00831D2D"/>
    <w:rsid w:val="0083263C"/>
    <w:rsid w:val="00832AFF"/>
    <w:rsid w:val="00833907"/>
    <w:rsid w:val="00833F2A"/>
    <w:rsid w:val="0083436D"/>
    <w:rsid w:val="008343E9"/>
    <w:rsid w:val="00834825"/>
    <w:rsid w:val="008350A7"/>
    <w:rsid w:val="008362A0"/>
    <w:rsid w:val="008369A0"/>
    <w:rsid w:val="00836AED"/>
    <w:rsid w:val="00837253"/>
    <w:rsid w:val="00837B72"/>
    <w:rsid w:val="00837FBD"/>
    <w:rsid w:val="0084003D"/>
    <w:rsid w:val="0084108E"/>
    <w:rsid w:val="00842349"/>
    <w:rsid w:val="008424BC"/>
    <w:rsid w:val="008436D4"/>
    <w:rsid w:val="0084383D"/>
    <w:rsid w:val="008441F5"/>
    <w:rsid w:val="0084429B"/>
    <w:rsid w:val="00844AA1"/>
    <w:rsid w:val="008451C7"/>
    <w:rsid w:val="00845365"/>
    <w:rsid w:val="008454F9"/>
    <w:rsid w:val="008461CB"/>
    <w:rsid w:val="0084659B"/>
    <w:rsid w:val="00846B08"/>
    <w:rsid w:val="00847587"/>
    <w:rsid w:val="00847741"/>
    <w:rsid w:val="00847BB7"/>
    <w:rsid w:val="008501C0"/>
    <w:rsid w:val="00850DA8"/>
    <w:rsid w:val="008512C0"/>
    <w:rsid w:val="00851669"/>
    <w:rsid w:val="00851887"/>
    <w:rsid w:val="00851B58"/>
    <w:rsid w:val="00851C92"/>
    <w:rsid w:val="008526BC"/>
    <w:rsid w:val="00852D3D"/>
    <w:rsid w:val="00852EC3"/>
    <w:rsid w:val="008535EA"/>
    <w:rsid w:val="00853F94"/>
    <w:rsid w:val="0085431C"/>
    <w:rsid w:val="00854FD7"/>
    <w:rsid w:val="008553C1"/>
    <w:rsid w:val="00855CC7"/>
    <w:rsid w:val="008562BD"/>
    <w:rsid w:val="00856E09"/>
    <w:rsid w:val="0085776B"/>
    <w:rsid w:val="008578EA"/>
    <w:rsid w:val="008602E0"/>
    <w:rsid w:val="0086032C"/>
    <w:rsid w:val="00861282"/>
    <w:rsid w:val="008616CE"/>
    <w:rsid w:val="0086262D"/>
    <w:rsid w:val="00862CC8"/>
    <w:rsid w:val="0086302E"/>
    <w:rsid w:val="008631CC"/>
    <w:rsid w:val="00863436"/>
    <w:rsid w:val="008636A7"/>
    <w:rsid w:val="00863BDB"/>
    <w:rsid w:val="00863C73"/>
    <w:rsid w:val="0086407F"/>
    <w:rsid w:val="008644AE"/>
    <w:rsid w:val="008646B0"/>
    <w:rsid w:val="0086655F"/>
    <w:rsid w:val="0086693D"/>
    <w:rsid w:val="00866B68"/>
    <w:rsid w:val="00867745"/>
    <w:rsid w:val="00867FA4"/>
    <w:rsid w:val="0087067F"/>
    <w:rsid w:val="00872299"/>
    <w:rsid w:val="00872A30"/>
    <w:rsid w:val="0087383C"/>
    <w:rsid w:val="00873A04"/>
    <w:rsid w:val="00873DD1"/>
    <w:rsid w:val="00874396"/>
    <w:rsid w:val="0087514B"/>
    <w:rsid w:val="008779FC"/>
    <w:rsid w:val="00877AC5"/>
    <w:rsid w:val="00877F61"/>
    <w:rsid w:val="008806DF"/>
    <w:rsid w:val="00880DD0"/>
    <w:rsid w:val="00881C86"/>
    <w:rsid w:val="00881CC7"/>
    <w:rsid w:val="00881EA0"/>
    <w:rsid w:val="00881F9C"/>
    <w:rsid w:val="00882180"/>
    <w:rsid w:val="008822CA"/>
    <w:rsid w:val="0088240C"/>
    <w:rsid w:val="00882A5A"/>
    <w:rsid w:val="00883177"/>
    <w:rsid w:val="00883700"/>
    <w:rsid w:val="00883720"/>
    <w:rsid w:val="00884007"/>
    <w:rsid w:val="00884805"/>
    <w:rsid w:val="008856EA"/>
    <w:rsid w:val="0088572B"/>
    <w:rsid w:val="00885C0C"/>
    <w:rsid w:val="008868FC"/>
    <w:rsid w:val="00886E41"/>
    <w:rsid w:val="008871DE"/>
    <w:rsid w:val="008873B2"/>
    <w:rsid w:val="00887D5D"/>
    <w:rsid w:val="0089076D"/>
    <w:rsid w:val="00891120"/>
    <w:rsid w:val="00891616"/>
    <w:rsid w:val="00891B7A"/>
    <w:rsid w:val="00891B8B"/>
    <w:rsid w:val="00892B9A"/>
    <w:rsid w:val="008930D0"/>
    <w:rsid w:val="0089360F"/>
    <w:rsid w:val="00894DED"/>
    <w:rsid w:val="00894F1C"/>
    <w:rsid w:val="00895817"/>
    <w:rsid w:val="00895856"/>
    <w:rsid w:val="008959E9"/>
    <w:rsid w:val="00895C64"/>
    <w:rsid w:val="008965AA"/>
    <w:rsid w:val="008A0B5C"/>
    <w:rsid w:val="008A1374"/>
    <w:rsid w:val="008A1D93"/>
    <w:rsid w:val="008A1E80"/>
    <w:rsid w:val="008A24E3"/>
    <w:rsid w:val="008A3939"/>
    <w:rsid w:val="008A3A4F"/>
    <w:rsid w:val="008A42E3"/>
    <w:rsid w:val="008A46C6"/>
    <w:rsid w:val="008A49F9"/>
    <w:rsid w:val="008A4E09"/>
    <w:rsid w:val="008A4FBC"/>
    <w:rsid w:val="008A5169"/>
    <w:rsid w:val="008A571A"/>
    <w:rsid w:val="008A5BF8"/>
    <w:rsid w:val="008A5DD7"/>
    <w:rsid w:val="008A61A8"/>
    <w:rsid w:val="008A723C"/>
    <w:rsid w:val="008A798D"/>
    <w:rsid w:val="008A7B60"/>
    <w:rsid w:val="008A7E5B"/>
    <w:rsid w:val="008B0354"/>
    <w:rsid w:val="008B04E3"/>
    <w:rsid w:val="008B0802"/>
    <w:rsid w:val="008B0B66"/>
    <w:rsid w:val="008B0B92"/>
    <w:rsid w:val="008B126A"/>
    <w:rsid w:val="008B2012"/>
    <w:rsid w:val="008B2408"/>
    <w:rsid w:val="008B2655"/>
    <w:rsid w:val="008B278A"/>
    <w:rsid w:val="008B2CF9"/>
    <w:rsid w:val="008B3335"/>
    <w:rsid w:val="008B3392"/>
    <w:rsid w:val="008B3530"/>
    <w:rsid w:val="008B42ED"/>
    <w:rsid w:val="008B47AF"/>
    <w:rsid w:val="008B4C22"/>
    <w:rsid w:val="008B4C68"/>
    <w:rsid w:val="008B4E53"/>
    <w:rsid w:val="008B5173"/>
    <w:rsid w:val="008B5BAA"/>
    <w:rsid w:val="008B6845"/>
    <w:rsid w:val="008B6C35"/>
    <w:rsid w:val="008B6D71"/>
    <w:rsid w:val="008B6D7F"/>
    <w:rsid w:val="008B70B5"/>
    <w:rsid w:val="008B70E9"/>
    <w:rsid w:val="008B70FF"/>
    <w:rsid w:val="008B7471"/>
    <w:rsid w:val="008B7914"/>
    <w:rsid w:val="008B7B5E"/>
    <w:rsid w:val="008C0063"/>
    <w:rsid w:val="008C031C"/>
    <w:rsid w:val="008C06E0"/>
    <w:rsid w:val="008C0B14"/>
    <w:rsid w:val="008C0E88"/>
    <w:rsid w:val="008C25AF"/>
    <w:rsid w:val="008C29AD"/>
    <w:rsid w:val="008C2CA6"/>
    <w:rsid w:val="008C341A"/>
    <w:rsid w:val="008C3A97"/>
    <w:rsid w:val="008C498E"/>
    <w:rsid w:val="008C57EE"/>
    <w:rsid w:val="008C5B0B"/>
    <w:rsid w:val="008C7124"/>
    <w:rsid w:val="008C718B"/>
    <w:rsid w:val="008C76C5"/>
    <w:rsid w:val="008C7F69"/>
    <w:rsid w:val="008D0123"/>
    <w:rsid w:val="008D01BD"/>
    <w:rsid w:val="008D05F8"/>
    <w:rsid w:val="008D08AD"/>
    <w:rsid w:val="008D0A24"/>
    <w:rsid w:val="008D0C93"/>
    <w:rsid w:val="008D14B5"/>
    <w:rsid w:val="008D178E"/>
    <w:rsid w:val="008D227A"/>
    <w:rsid w:val="008D27D2"/>
    <w:rsid w:val="008D352A"/>
    <w:rsid w:val="008D3CC0"/>
    <w:rsid w:val="008D4C5B"/>
    <w:rsid w:val="008D4CCA"/>
    <w:rsid w:val="008D5059"/>
    <w:rsid w:val="008D5772"/>
    <w:rsid w:val="008D6654"/>
    <w:rsid w:val="008D68FA"/>
    <w:rsid w:val="008D6B62"/>
    <w:rsid w:val="008D6E36"/>
    <w:rsid w:val="008D736A"/>
    <w:rsid w:val="008D788B"/>
    <w:rsid w:val="008D7BCD"/>
    <w:rsid w:val="008D7DF2"/>
    <w:rsid w:val="008E0027"/>
    <w:rsid w:val="008E098F"/>
    <w:rsid w:val="008E0C2A"/>
    <w:rsid w:val="008E11EF"/>
    <w:rsid w:val="008E13D5"/>
    <w:rsid w:val="008E1EDB"/>
    <w:rsid w:val="008E2033"/>
    <w:rsid w:val="008E255A"/>
    <w:rsid w:val="008E2E0F"/>
    <w:rsid w:val="008E302D"/>
    <w:rsid w:val="008E34FD"/>
    <w:rsid w:val="008E3F77"/>
    <w:rsid w:val="008E4589"/>
    <w:rsid w:val="008E4A69"/>
    <w:rsid w:val="008E4E84"/>
    <w:rsid w:val="008E6ED3"/>
    <w:rsid w:val="008E747F"/>
    <w:rsid w:val="008E793C"/>
    <w:rsid w:val="008E7AB2"/>
    <w:rsid w:val="008F0F3A"/>
    <w:rsid w:val="008F194A"/>
    <w:rsid w:val="008F1D44"/>
    <w:rsid w:val="008F1EE6"/>
    <w:rsid w:val="008F271C"/>
    <w:rsid w:val="008F273E"/>
    <w:rsid w:val="008F3743"/>
    <w:rsid w:val="008F3D6F"/>
    <w:rsid w:val="008F40AC"/>
    <w:rsid w:val="008F4223"/>
    <w:rsid w:val="008F49B5"/>
    <w:rsid w:val="008F4BB1"/>
    <w:rsid w:val="008F5F4E"/>
    <w:rsid w:val="008F7081"/>
    <w:rsid w:val="008F7294"/>
    <w:rsid w:val="008F738E"/>
    <w:rsid w:val="008F748A"/>
    <w:rsid w:val="008F79CB"/>
    <w:rsid w:val="008F7FF8"/>
    <w:rsid w:val="00900C0C"/>
    <w:rsid w:val="00901505"/>
    <w:rsid w:val="00901DEC"/>
    <w:rsid w:val="009021AF"/>
    <w:rsid w:val="0090231D"/>
    <w:rsid w:val="009040CE"/>
    <w:rsid w:val="009041C3"/>
    <w:rsid w:val="009043DF"/>
    <w:rsid w:val="009048E5"/>
    <w:rsid w:val="0090495E"/>
    <w:rsid w:val="00904A46"/>
    <w:rsid w:val="00904DFF"/>
    <w:rsid w:val="00904F76"/>
    <w:rsid w:val="00906D30"/>
    <w:rsid w:val="0090706A"/>
    <w:rsid w:val="009070EB"/>
    <w:rsid w:val="00907420"/>
    <w:rsid w:val="00910818"/>
    <w:rsid w:val="009112FF"/>
    <w:rsid w:val="00912CE1"/>
    <w:rsid w:val="00913352"/>
    <w:rsid w:val="0091435D"/>
    <w:rsid w:val="009146F7"/>
    <w:rsid w:val="00914800"/>
    <w:rsid w:val="0091483E"/>
    <w:rsid w:val="00916C9A"/>
    <w:rsid w:val="00917AEB"/>
    <w:rsid w:val="00920F55"/>
    <w:rsid w:val="00922302"/>
    <w:rsid w:val="0092282C"/>
    <w:rsid w:val="009233C6"/>
    <w:rsid w:val="009236D3"/>
    <w:rsid w:val="00923A7F"/>
    <w:rsid w:val="009247BF"/>
    <w:rsid w:val="009251A9"/>
    <w:rsid w:val="00925AE2"/>
    <w:rsid w:val="00926294"/>
    <w:rsid w:val="009269C4"/>
    <w:rsid w:val="00927C6C"/>
    <w:rsid w:val="00927FDD"/>
    <w:rsid w:val="00930528"/>
    <w:rsid w:val="00930788"/>
    <w:rsid w:val="009308BC"/>
    <w:rsid w:val="00930A2A"/>
    <w:rsid w:val="009321D9"/>
    <w:rsid w:val="0093236D"/>
    <w:rsid w:val="00932B6F"/>
    <w:rsid w:val="009331C1"/>
    <w:rsid w:val="00933537"/>
    <w:rsid w:val="009339B2"/>
    <w:rsid w:val="00933ACF"/>
    <w:rsid w:val="00933B9A"/>
    <w:rsid w:val="00934535"/>
    <w:rsid w:val="00935723"/>
    <w:rsid w:val="00935967"/>
    <w:rsid w:val="009359BF"/>
    <w:rsid w:val="009359D2"/>
    <w:rsid w:val="00935EEF"/>
    <w:rsid w:val="009364EB"/>
    <w:rsid w:val="009369BE"/>
    <w:rsid w:val="00937236"/>
    <w:rsid w:val="009372F0"/>
    <w:rsid w:val="009373E8"/>
    <w:rsid w:val="00937595"/>
    <w:rsid w:val="0093767E"/>
    <w:rsid w:val="00937D1B"/>
    <w:rsid w:val="0094013C"/>
    <w:rsid w:val="00940547"/>
    <w:rsid w:val="0094098D"/>
    <w:rsid w:val="00942F3F"/>
    <w:rsid w:val="00943D75"/>
    <w:rsid w:val="00943DD5"/>
    <w:rsid w:val="009441AF"/>
    <w:rsid w:val="009448D9"/>
    <w:rsid w:val="00944FA4"/>
    <w:rsid w:val="0094503B"/>
    <w:rsid w:val="0094511C"/>
    <w:rsid w:val="0094543E"/>
    <w:rsid w:val="00945A82"/>
    <w:rsid w:val="00945BF9"/>
    <w:rsid w:val="00945CFB"/>
    <w:rsid w:val="00946017"/>
    <w:rsid w:val="00946686"/>
    <w:rsid w:val="00946D86"/>
    <w:rsid w:val="00946F8A"/>
    <w:rsid w:val="00947EBB"/>
    <w:rsid w:val="009503E9"/>
    <w:rsid w:val="009503EA"/>
    <w:rsid w:val="00950612"/>
    <w:rsid w:val="00950744"/>
    <w:rsid w:val="00950A8E"/>
    <w:rsid w:val="00951CD5"/>
    <w:rsid w:val="0095276D"/>
    <w:rsid w:val="00952A3C"/>
    <w:rsid w:val="00952E7F"/>
    <w:rsid w:val="009531BF"/>
    <w:rsid w:val="009534AD"/>
    <w:rsid w:val="00954325"/>
    <w:rsid w:val="00954370"/>
    <w:rsid w:val="009547EC"/>
    <w:rsid w:val="009555ED"/>
    <w:rsid w:val="00955623"/>
    <w:rsid w:val="0095581E"/>
    <w:rsid w:val="009569B2"/>
    <w:rsid w:val="00956BD0"/>
    <w:rsid w:val="009571EA"/>
    <w:rsid w:val="009574AB"/>
    <w:rsid w:val="009575AF"/>
    <w:rsid w:val="00957CB2"/>
    <w:rsid w:val="00957F16"/>
    <w:rsid w:val="00960135"/>
    <w:rsid w:val="00960206"/>
    <w:rsid w:val="00960828"/>
    <w:rsid w:val="00960B30"/>
    <w:rsid w:val="00960EBA"/>
    <w:rsid w:val="0096116A"/>
    <w:rsid w:val="00961BEF"/>
    <w:rsid w:val="0096214F"/>
    <w:rsid w:val="009624C1"/>
    <w:rsid w:val="00962C54"/>
    <w:rsid w:val="0096361A"/>
    <w:rsid w:val="00963826"/>
    <w:rsid w:val="00963947"/>
    <w:rsid w:val="009639F5"/>
    <w:rsid w:val="00963B13"/>
    <w:rsid w:val="00963C58"/>
    <w:rsid w:val="0096471B"/>
    <w:rsid w:val="00964D78"/>
    <w:rsid w:val="009651A7"/>
    <w:rsid w:val="009655A4"/>
    <w:rsid w:val="00967357"/>
    <w:rsid w:val="0096791C"/>
    <w:rsid w:val="00970161"/>
    <w:rsid w:val="00970CEA"/>
    <w:rsid w:val="009716DB"/>
    <w:rsid w:val="009718C6"/>
    <w:rsid w:val="00971B2B"/>
    <w:rsid w:val="00971CFA"/>
    <w:rsid w:val="00972E7A"/>
    <w:rsid w:val="00973267"/>
    <w:rsid w:val="00973985"/>
    <w:rsid w:val="009739B7"/>
    <w:rsid w:val="00974A5A"/>
    <w:rsid w:val="00974B76"/>
    <w:rsid w:val="00975755"/>
    <w:rsid w:val="009759A0"/>
    <w:rsid w:val="009767A6"/>
    <w:rsid w:val="00976EE0"/>
    <w:rsid w:val="00977323"/>
    <w:rsid w:val="00977B05"/>
    <w:rsid w:val="009804D8"/>
    <w:rsid w:val="00980E48"/>
    <w:rsid w:val="009818EA"/>
    <w:rsid w:val="00981C92"/>
    <w:rsid w:val="00981EB3"/>
    <w:rsid w:val="0098245B"/>
    <w:rsid w:val="00982463"/>
    <w:rsid w:val="0098299C"/>
    <w:rsid w:val="00982B52"/>
    <w:rsid w:val="009833E8"/>
    <w:rsid w:val="0098421F"/>
    <w:rsid w:val="0098447E"/>
    <w:rsid w:val="00984857"/>
    <w:rsid w:val="00985734"/>
    <w:rsid w:val="0098595B"/>
    <w:rsid w:val="00986574"/>
    <w:rsid w:val="00990057"/>
    <w:rsid w:val="00990541"/>
    <w:rsid w:val="0099074B"/>
    <w:rsid w:val="0099174D"/>
    <w:rsid w:val="00991C7E"/>
    <w:rsid w:val="0099215C"/>
    <w:rsid w:val="009925E3"/>
    <w:rsid w:val="00993DFD"/>
    <w:rsid w:val="00994203"/>
    <w:rsid w:val="0099506C"/>
    <w:rsid w:val="00995151"/>
    <w:rsid w:val="00996AE4"/>
    <w:rsid w:val="00997BE6"/>
    <w:rsid w:val="00997ECE"/>
    <w:rsid w:val="009A0288"/>
    <w:rsid w:val="009A0E49"/>
    <w:rsid w:val="009A104E"/>
    <w:rsid w:val="009A11D9"/>
    <w:rsid w:val="009A12FE"/>
    <w:rsid w:val="009A1655"/>
    <w:rsid w:val="009A1A4B"/>
    <w:rsid w:val="009A1A7E"/>
    <w:rsid w:val="009A1D08"/>
    <w:rsid w:val="009A23DC"/>
    <w:rsid w:val="009A2626"/>
    <w:rsid w:val="009A353E"/>
    <w:rsid w:val="009A3664"/>
    <w:rsid w:val="009A37A3"/>
    <w:rsid w:val="009A38B9"/>
    <w:rsid w:val="009A4215"/>
    <w:rsid w:val="009A4C6A"/>
    <w:rsid w:val="009A4EAA"/>
    <w:rsid w:val="009A593C"/>
    <w:rsid w:val="009A659A"/>
    <w:rsid w:val="009A6C6A"/>
    <w:rsid w:val="009A7142"/>
    <w:rsid w:val="009B0104"/>
    <w:rsid w:val="009B0366"/>
    <w:rsid w:val="009B04EF"/>
    <w:rsid w:val="009B093D"/>
    <w:rsid w:val="009B093F"/>
    <w:rsid w:val="009B0C48"/>
    <w:rsid w:val="009B1706"/>
    <w:rsid w:val="009B2DAB"/>
    <w:rsid w:val="009B37EF"/>
    <w:rsid w:val="009B45F4"/>
    <w:rsid w:val="009B5643"/>
    <w:rsid w:val="009B63EE"/>
    <w:rsid w:val="009B6A42"/>
    <w:rsid w:val="009B6DE3"/>
    <w:rsid w:val="009B6E42"/>
    <w:rsid w:val="009B70B6"/>
    <w:rsid w:val="009B7DF4"/>
    <w:rsid w:val="009C023F"/>
    <w:rsid w:val="009C0580"/>
    <w:rsid w:val="009C1135"/>
    <w:rsid w:val="009C25BB"/>
    <w:rsid w:val="009C2858"/>
    <w:rsid w:val="009C2900"/>
    <w:rsid w:val="009C2F9F"/>
    <w:rsid w:val="009C3255"/>
    <w:rsid w:val="009C38A5"/>
    <w:rsid w:val="009C3EA7"/>
    <w:rsid w:val="009C44B3"/>
    <w:rsid w:val="009C4E97"/>
    <w:rsid w:val="009C5B53"/>
    <w:rsid w:val="009C617F"/>
    <w:rsid w:val="009C636E"/>
    <w:rsid w:val="009C6C58"/>
    <w:rsid w:val="009C71EA"/>
    <w:rsid w:val="009C73C1"/>
    <w:rsid w:val="009D03BE"/>
    <w:rsid w:val="009D0443"/>
    <w:rsid w:val="009D06D1"/>
    <w:rsid w:val="009D089E"/>
    <w:rsid w:val="009D1626"/>
    <w:rsid w:val="009D203E"/>
    <w:rsid w:val="009D25DB"/>
    <w:rsid w:val="009D2B23"/>
    <w:rsid w:val="009D2C65"/>
    <w:rsid w:val="009D3810"/>
    <w:rsid w:val="009D439D"/>
    <w:rsid w:val="009D4429"/>
    <w:rsid w:val="009D449D"/>
    <w:rsid w:val="009D55D8"/>
    <w:rsid w:val="009D5615"/>
    <w:rsid w:val="009D5916"/>
    <w:rsid w:val="009D66F5"/>
    <w:rsid w:val="009D690E"/>
    <w:rsid w:val="009D71E0"/>
    <w:rsid w:val="009D76DF"/>
    <w:rsid w:val="009D79E7"/>
    <w:rsid w:val="009D7A45"/>
    <w:rsid w:val="009D7BA2"/>
    <w:rsid w:val="009D7D19"/>
    <w:rsid w:val="009E00A7"/>
    <w:rsid w:val="009E047B"/>
    <w:rsid w:val="009E094F"/>
    <w:rsid w:val="009E0AF1"/>
    <w:rsid w:val="009E0CD8"/>
    <w:rsid w:val="009E1706"/>
    <w:rsid w:val="009E1C1D"/>
    <w:rsid w:val="009E1CDE"/>
    <w:rsid w:val="009E1FAE"/>
    <w:rsid w:val="009E2A66"/>
    <w:rsid w:val="009E38C1"/>
    <w:rsid w:val="009E3DB3"/>
    <w:rsid w:val="009E4325"/>
    <w:rsid w:val="009E4482"/>
    <w:rsid w:val="009E4D5A"/>
    <w:rsid w:val="009E4D9A"/>
    <w:rsid w:val="009E4F93"/>
    <w:rsid w:val="009E6D92"/>
    <w:rsid w:val="009E778B"/>
    <w:rsid w:val="009E7F23"/>
    <w:rsid w:val="009F03FF"/>
    <w:rsid w:val="009F104A"/>
    <w:rsid w:val="009F1653"/>
    <w:rsid w:val="009F1A9C"/>
    <w:rsid w:val="009F1F44"/>
    <w:rsid w:val="009F2436"/>
    <w:rsid w:val="009F2451"/>
    <w:rsid w:val="009F34CB"/>
    <w:rsid w:val="009F3CAC"/>
    <w:rsid w:val="009F3E5A"/>
    <w:rsid w:val="009F448C"/>
    <w:rsid w:val="009F48B2"/>
    <w:rsid w:val="009F53AB"/>
    <w:rsid w:val="009F56B4"/>
    <w:rsid w:val="009F56FE"/>
    <w:rsid w:val="009F5A5C"/>
    <w:rsid w:val="009F6BF3"/>
    <w:rsid w:val="009F7067"/>
    <w:rsid w:val="009F70FB"/>
    <w:rsid w:val="009F772B"/>
    <w:rsid w:val="009F7BBD"/>
    <w:rsid w:val="009F7D75"/>
    <w:rsid w:val="009F7E35"/>
    <w:rsid w:val="009F7E49"/>
    <w:rsid w:val="00A00F69"/>
    <w:rsid w:val="00A01D8E"/>
    <w:rsid w:val="00A01F64"/>
    <w:rsid w:val="00A02649"/>
    <w:rsid w:val="00A03542"/>
    <w:rsid w:val="00A038A4"/>
    <w:rsid w:val="00A040AE"/>
    <w:rsid w:val="00A04B09"/>
    <w:rsid w:val="00A0538E"/>
    <w:rsid w:val="00A058A8"/>
    <w:rsid w:val="00A05D20"/>
    <w:rsid w:val="00A066B1"/>
    <w:rsid w:val="00A066CC"/>
    <w:rsid w:val="00A06A45"/>
    <w:rsid w:val="00A07498"/>
    <w:rsid w:val="00A07780"/>
    <w:rsid w:val="00A07CBC"/>
    <w:rsid w:val="00A07EFA"/>
    <w:rsid w:val="00A1026F"/>
    <w:rsid w:val="00A1057E"/>
    <w:rsid w:val="00A105E8"/>
    <w:rsid w:val="00A11D74"/>
    <w:rsid w:val="00A12549"/>
    <w:rsid w:val="00A1347F"/>
    <w:rsid w:val="00A143EC"/>
    <w:rsid w:val="00A149BB"/>
    <w:rsid w:val="00A160C6"/>
    <w:rsid w:val="00A16820"/>
    <w:rsid w:val="00A1688A"/>
    <w:rsid w:val="00A17CF1"/>
    <w:rsid w:val="00A17EA6"/>
    <w:rsid w:val="00A2007D"/>
    <w:rsid w:val="00A201D4"/>
    <w:rsid w:val="00A207AA"/>
    <w:rsid w:val="00A20E2D"/>
    <w:rsid w:val="00A2162D"/>
    <w:rsid w:val="00A2188F"/>
    <w:rsid w:val="00A21C7E"/>
    <w:rsid w:val="00A2271A"/>
    <w:rsid w:val="00A234D8"/>
    <w:rsid w:val="00A2360D"/>
    <w:rsid w:val="00A23747"/>
    <w:rsid w:val="00A23B23"/>
    <w:rsid w:val="00A24927"/>
    <w:rsid w:val="00A24AEF"/>
    <w:rsid w:val="00A254FA"/>
    <w:rsid w:val="00A26715"/>
    <w:rsid w:val="00A26C0B"/>
    <w:rsid w:val="00A26FA1"/>
    <w:rsid w:val="00A27CFC"/>
    <w:rsid w:val="00A27D03"/>
    <w:rsid w:val="00A27F53"/>
    <w:rsid w:val="00A3054E"/>
    <w:rsid w:val="00A312A1"/>
    <w:rsid w:val="00A317F7"/>
    <w:rsid w:val="00A31D48"/>
    <w:rsid w:val="00A33229"/>
    <w:rsid w:val="00A33342"/>
    <w:rsid w:val="00A335EE"/>
    <w:rsid w:val="00A342B8"/>
    <w:rsid w:val="00A34502"/>
    <w:rsid w:val="00A34E39"/>
    <w:rsid w:val="00A3586B"/>
    <w:rsid w:val="00A36132"/>
    <w:rsid w:val="00A3679C"/>
    <w:rsid w:val="00A37312"/>
    <w:rsid w:val="00A379FB"/>
    <w:rsid w:val="00A37A62"/>
    <w:rsid w:val="00A407A9"/>
    <w:rsid w:val="00A40DF8"/>
    <w:rsid w:val="00A41AC8"/>
    <w:rsid w:val="00A41B69"/>
    <w:rsid w:val="00A41BBB"/>
    <w:rsid w:val="00A4304D"/>
    <w:rsid w:val="00A437FB"/>
    <w:rsid w:val="00A43873"/>
    <w:rsid w:val="00A443BF"/>
    <w:rsid w:val="00A444D5"/>
    <w:rsid w:val="00A44885"/>
    <w:rsid w:val="00A44FCA"/>
    <w:rsid w:val="00A45A28"/>
    <w:rsid w:val="00A45C9E"/>
    <w:rsid w:val="00A468E5"/>
    <w:rsid w:val="00A46CCC"/>
    <w:rsid w:val="00A46D41"/>
    <w:rsid w:val="00A47816"/>
    <w:rsid w:val="00A50708"/>
    <w:rsid w:val="00A50C37"/>
    <w:rsid w:val="00A50DEF"/>
    <w:rsid w:val="00A51934"/>
    <w:rsid w:val="00A51FA7"/>
    <w:rsid w:val="00A52117"/>
    <w:rsid w:val="00A521D0"/>
    <w:rsid w:val="00A5244C"/>
    <w:rsid w:val="00A52566"/>
    <w:rsid w:val="00A5299F"/>
    <w:rsid w:val="00A52A8C"/>
    <w:rsid w:val="00A5313A"/>
    <w:rsid w:val="00A53337"/>
    <w:rsid w:val="00A535AF"/>
    <w:rsid w:val="00A53835"/>
    <w:rsid w:val="00A54523"/>
    <w:rsid w:val="00A54909"/>
    <w:rsid w:val="00A551F9"/>
    <w:rsid w:val="00A55378"/>
    <w:rsid w:val="00A557B3"/>
    <w:rsid w:val="00A55EA7"/>
    <w:rsid w:val="00A5656F"/>
    <w:rsid w:val="00A57814"/>
    <w:rsid w:val="00A57A70"/>
    <w:rsid w:val="00A57AAB"/>
    <w:rsid w:val="00A57C34"/>
    <w:rsid w:val="00A6091C"/>
    <w:rsid w:val="00A614E3"/>
    <w:rsid w:val="00A61BDE"/>
    <w:rsid w:val="00A61C91"/>
    <w:rsid w:val="00A61FB0"/>
    <w:rsid w:val="00A62402"/>
    <w:rsid w:val="00A62BAC"/>
    <w:rsid w:val="00A63008"/>
    <w:rsid w:val="00A63569"/>
    <w:rsid w:val="00A63AE2"/>
    <w:rsid w:val="00A63EFF"/>
    <w:rsid w:val="00A64124"/>
    <w:rsid w:val="00A644E5"/>
    <w:rsid w:val="00A649C1"/>
    <w:rsid w:val="00A64ED7"/>
    <w:rsid w:val="00A65B60"/>
    <w:rsid w:val="00A66A4F"/>
    <w:rsid w:val="00A66FE1"/>
    <w:rsid w:val="00A679C5"/>
    <w:rsid w:val="00A67B2C"/>
    <w:rsid w:val="00A67E6F"/>
    <w:rsid w:val="00A67F04"/>
    <w:rsid w:val="00A7059F"/>
    <w:rsid w:val="00A70A76"/>
    <w:rsid w:val="00A70A7A"/>
    <w:rsid w:val="00A7164D"/>
    <w:rsid w:val="00A716FD"/>
    <w:rsid w:val="00A71993"/>
    <w:rsid w:val="00A71CC0"/>
    <w:rsid w:val="00A723CF"/>
    <w:rsid w:val="00A72B27"/>
    <w:rsid w:val="00A72EFD"/>
    <w:rsid w:val="00A73BE9"/>
    <w:rsid w:val="00A73F3C"/>
    <w:rsid w:val="00A7413D"/>
    <w:rsid w:val="00A74157"/>
    <w:rsid w:val="00A74E65"/>
    <w:rsid w:val="00A7687D"/>
    <w:rsid w:val="00A76EAC"/>
    <w:rsid w:val="00A76F36"/>
    <w:rsid w:val="00A76FDD"/>
    <w:rsid w:val="00A76FE9"/>
    <w:rsid w:val="00A77DAD"/>
    <w:rsid w:val="00A80817"/>
    <w:rsid w:val="00A809F6"/>
    <w:rsid w:val="00A8217B"/>
    <w:rsid w:val="00A821B9"/>
    <w:rsid w:val="00A82595"/>
    <w:rsid w:val="00A82E58"/>
    <w:rsid w:val="00A83B09"/>
    <w:rsid w:val="00A84266"/>
    <w:rsid w:val="00A84E57"/>
    <w:rsid w:val="00A85BE0"/>
    <w:rsid w:val="00A8635C"/>
    <w:rsid w:val="00A86B49"/>
    <w:rsid w:val="00A87AE8"/>
    <w:rsid w:val="00A9026A"/>
    <w:rsid w:val="00A90A63"/>
    <w:rsid w:val="00A90F19"/>
    <w:rsid w:val="00A9113F"/>
    <w:rsid w:val="00A91284"/>
    <w:rsid w:val="00A914D6"/>
    <w:rsid w:val="00A91C3A"/>
    <w:rsid w:val="00A927A5"/>
    <w:rsid w:val="00A92A80"/>
    <w:rsid w:val="00A93121"/>
    <w:rsid w:val="00A93282"/>
    <w:rsid w:val="00A93984"/>
    <w:rsid w:val="00A93A02"/>
    <w:rsid w:val="00A948AB"/>
    <w:rsid w:val="00A949D2"/>
    <w:rsid w:val="00A95632"/>
    <w:rsid w:val="00A95A55"/>
    <w:rsid w:val="00A95D10"/>
    <w:rsid w:val="00A969EC"/>
    <w:rsid w:val="00A96BE7"/>
    <w:rsid w:val="00A97284"/>
    <w:rsid w:val="00A97636"/>
    <w:rsid w:val="00A97DD2"/>
    <w:rsid w:val="00AA08DD"/>
    <w:rsid w:val="00AA113F"/>
    <w:rsid w:val="00AA1519"/>
    <w:rsid w:val="00AA1EE0"/>
    <w:rsid w:val="00AA29C1"/>
    <w:rsid w:val="00AA2BD2"/>
    <w:rsid w:val="00AA37B4"/>
    <w:rsid w:val="00AA3A4D"/>
    <w:rsid w:val="00AA3A81"/>
    <w:rsid w:val="00AA413C"/>
    <w:rsid w:val="00AA4527"/>
    <w:rsid w:val="00AA5209"/>
    <w:rsid w:val="00AA5BCC"/>
    <w:rsid w:val="00AA641E"/>
    <w:rsid w:val="00AA6B97"/>
    <w:rsid w:val="00AA7638"/>
    <w:rsid w:val="00AA7681"/>
    <w:rsid w:val="00AB04B2"/>
    <w:rsid w:val="00AB0798"/>
    <w:rsid w:val="00AB0A06"/>
    <w:rsid w:val="00AB0E37"/>
    <w:rsid w:val="00AB1333"/>
    <w:rsid w:val="00AB1AE1"/>
    <w:rsid w:val="00AB28F7"/>
    <w:rsid w:val="00AB2913"/>
    <w:rsid w:val="00AB2D51"/>
    <w:rsid w:val="00AB33A5"/>
    <w:rsid w:val="00AB371B"/>
    <w:rsid w:val="00AB38E8"/>
    <w:rsid w:val="00AB5855"/>
    <w:rsid w:val="00AB5969"/>
    <w:rsid w:val="00AB641B"/>
    <w:rsid w:val="00AB66A8"/>
    <w:rsid w:val="00AB6E7A"/>
    <w:rsid w:val="00AB7ABC"/>
    <w:rsid w:val="00AC030E"/>
    <w:rsid w:val="00AC11F6"/>
    <w:rsid w:val="00AC21A1"/>
    <w:rsid w:val="00AC29EF"/>
    <w:rsid w:val="00AC2D5C"/>
    <w:rsid w:val="00AC3C72"/>
    <w:rsid w:val="00AC3FD2"/>
    <w:rsid w:val="00AC461D"/>
    <w:rsid w:val="00AC5839"/>
    <w:rsid w:val="00AC67B6"/>
    <w:rsid w:val="00AC7084"/>
    <w:rsid w:val="00AC75E2"/>
    <w:rsid w:val="00AC7EC1"/>
    <w:rsid w:val="00AD03AE"/>
    <w:rsid w:val="00AD0553"/>
    <w:rsid w:val="00AD0F61"/>
    <w:rsid w:val="00AD169A"/>
    <w:rsid w:val="00AD1A0A"/>
    <w:rsid w:val="00AD1D03"/>
    <w:rsid w:val="00AD1D0E"/>
    <w:rsid w:val="00AD22DF"/>
    <w:rsid w:val="00AD2453"/>
    <w:rsid w:val="00AD30CD"/>
    <w:rsid w:val="00AD33B5"/>
    <w:rsid w:val="00AD373B"/>
    <w:rsid w:val="00AD38A3"/>
    <w:rsid w:val="00AD38F8"/>
    <w:rsid w:val="00AD3A79"/>
    <w:rsid w:val="00AD51E3"/>
    <w:rsid w:val="00AD53BB"/>
    <w:rsid w:val="00AD554A"/>
    <w:rsid w:val="00AD5C38"/>
    <w:rsid w:val="00AD5E09"/>
    <w:rsid w:val="00AD637B"/>
    <w:rsid w:val="00AD6C37"/>
    <w:rsid w:val="00AD6DFA"/>
    <w:rsid w:val="00AD7004"/>
    <w:rsid w:val="00AD736C"/>
    <w:rsid w:val="00AD75D1"/>
    <w:rsid w:val="00AD7714"/>
    <w:rsid w:val="00AD7E14"/>
    <w:rsid w:val="00AE012E"/>
    <w:rsid w:val="00AE1963"/>
    <w:rsid w:val="00AE2462"/>
    <w:rsid w:val="00AE2503"/>
    <w:rsid w:val="00AE28B7"/>
    <w:rsid w:val="00AE2913"/>
    <w:rsid w:val="00AE2D04"/>
    <w:rsid w:val="00AE43C0"/>
    <w:rsid w:val="00AE464C"/>
    <w:rsid w:val="00AE4AFB"/>
    <w:rsid w:val="00AE4C08"/>
    <w:rsid w:val="00AE4D3B"/>
    <w:rsid w:val="00AE4DFB"/>
    <w:rsid w:val="00AE55D9"/>
    <w:rsid w:val="00AE5E4B"/>
    <w:rsid w:val="00AE67A1"/>
    <w:rsid w:val="00AE7025"/>
    <w:rsid w:val="00AE71CF"/>
    <w:rsid w:val="00AE77DF"/>
    <w:rsid w:val="00AE7AD6"/>
    <w:rsid w:val="00AE7E99"/>
    <w:rsid w:val="00AF0186"/>
    <w:rsid w:val="00AF060D"/>
    <w:rsid w:val="00AF0E15"/>
    <w:rsid w:val="00AF1445"/>
    <w:rsid w:val="00AF1535"/>
    <w:rsid w:val="00AF155C"/>
    <w:rsid w:val="00AF16C1"/>
    <w:rsid w:val="00AF1CAE"/>
    <w:rsid w:val="00AF1DFD"/>
    <w:rsid w:val="00AF1EA2"/>
    <w:rsid w:val="00AF2098"/>
    <w:rsid w:val="00AF26BB"/>
    <w:rsid w:val="00AF2C9A"/>
    <w:rsid w:val="00AF2CCF"/>
    <w:rsid w:val="00AF2E20"/>
    <w:rsid w:val="00AF3905"/>
    <w:rsid w:val="00AF4012"/>
    <w:rsid w:val="00AF40A9"/>
    <w:rsid w:val="00AF44E7"/>
    <w:rsid w:val="00AF4A74"/>
    <w:rsid w:val="00AF4AE8"/>
    <w:rsid w:val="00AF5A55"/>
    <w:rsid w:val="00AF6846"/>
    <w:rsid w:val="00AF6F16"/>
    <w:rsid w:val="00AF7F28"/>
    <w:rsid w:val="00B00C91"/>
    <w:rsid w:val="00B0196A"/>
    <w:rsid w:val="00B02559"/>
    <w:rsid w:val="00B03263"/>
    <w:rsid w:val="00B035EE"/>
    <w:rsid w:val="00B04D29"/>
    <w:rsid w:val="00B05032"/>
    <w:rsid w:val="00B05403"/>
    <w:rsid w:val="00B056E6"/>
    <w:rsid w:val="00B057C9"/>
    <w:rsid w:val="00B065BB"/>
    <w:rsid w:val="00B06F20"/>
    <w:rsid w:val="00B12823"/>
    <w:rsid w:val="00B12B5D"/>
    <w:rsid w:val="00B12DAA"/>
    <w:rsid w:val="00B14271"/>
    <w:rsid w:val="00B142E8"/>
    <w:rsid w:val="00B1441A"/>
    <w:rsid w:val="00B14DDF"/>
    <w:rsid w:val="00B150D8"/>
    <w:rsid w:val="00B15A20"/>
    <w:rsid w:val="00B15A53"/>
    <w:rsid w:val="00B1618A"/>
    <w:rsid w:val="00B161E3"/>
    <w:rsid w:val="00B165E5"/>
    <w:rsid w:val="00B176CB"/>
    <w:rsid w:val="00B17954"/>
    <w:rsid w:val="00B2049C"/>
    <w:rsid w:val="00B20673"/>
    <w:rsid w:val="00B206FA"/>
    <w:rsid w:val="00B21107"/>
    <w:rsid w:val="00B21384"/>
    <w:rsid w:val="00B219DA"/>
    <w:rsid w:val="00B222AE"/>
    <w:rsid w:val="00B22C66"/>
    <w:rsid w:val="00B22C7E"/>
    <w:rsid w:val="00B23428"/>
    <w:rsid w:val="00B2449E"/>
    <w:rsid w:val="00B24E3E"/>
    <w:rsid w:val="00B256C1"/>
    <w:rsid w:val="00B2573A"/>
    <w:rsid w:val="00B25853"/>
    <w:rsid w:val="00B25D77"/>
    <w:rsid w:val="00B260A9"/>
    <w:rsid w:val="00B266F5"/>
    <w:rsid w:val="00B26A8E"/>
    <w:rsid w:val="00B27057"/>
    <w:rsid w:val="00B27801"/>
    <w:rsid w:val="00B2781F"/>
    <w:rsid w:val="00B301F7"/>
    <w:rsid w:val="00B302D0"/>
    <w:rsid w:val="00B31315"/>
    <w:rsid w:val="00B31A11"/>
    <w:rsid w:val="00B32FED"/>
    <w:rsid w:val="00B3412B"/>
    <w:rsid w:val="00B3421D"/>
    <w:rsid w:val="00B344A8"/>
    <w:rsid w:val="00B35248"/>
    <w:rsid w:val="00B352FF"/>
    <w:rsid w:val="00B3574D"/>
    <w:rsid w:val="00B35791"/>
    <w:rsid w:val="00B35F19"/>
    <w:rsid w:val="00B3645B"/>
    <w:rsid w:val="00B36506"/>
    <w:rsid w:val="00B36AA1"/>
    <w:rsid w:val="00B36B63"/>
    <w:rsid w:val="00B37E32"/>
    <w:rsid w:val="00B40B9D"/>
    <w:rsid w:val="00B40DE2"/>
    <w:rsid w:val="00B41A6D"/>
    <w:rsid w:val="00B43465"/>
    <w:rsid w:val="00B435AF"/>
    <w:rsid w:val="00B44C71"/>
    <w:rsid w:val="00B44F34"/>
    <w:rsid w:val="00B45A08"/>
    <w:rsid w:val="00B45C5B"/>
    <w:rsid w:val="00B466F2"/>
    <w:rsid w:val="00B47929"/>
    <w:rsid w:val="00B47A27"/>
    <w:rsid w:val="00B47E87"/>
    <w:rsid w:val="00B5047F"/>
    <w:rsid w:val="00B50AD3"/>
    <w:rsid w:val="00B515A3"/>
    <w:rsid w:val="00B5230A"/>
    <w:rsid w:val="00B52D5F"/>
    <w:rsid w:val="00B52D92"/>
    <w:rsid w:val="00B53B55"/>
    <w:rsid w:val="00B53EDC"/>
    <w:rsid w:val="00B5400E"/>
    <w:rsid w:val="00B544B8"/>
    <w:rsid w:val="00B546A5"/>
    <w:rsid w:val="00B550FD"/>
    <w:rsid w:val="00B553C8"/>
    <w:rsid w:val="00B562B8"/>
    <w:rsid w:val="00B567DE"/>
    <w:rsid w:val="00B5685E"/>
    <w:rsid w:val="00B571A2"/>
    <w:rsid w:val="00B5741A"/>
    <w:rsid w:val="00B5792B"/>
    <w:rsid w:val="00B579F8"/>
    <w:rsid w:val="00B57ABF"/>
    <w:rsid w:val="00B62C47"/>
    <w:rsid w:val="00B62D0E"/>
    <w:rsid w:val="00B63802"/>
    <w:rsid w:val="00B653D9"/>
    <w:rsid w:val="00B65489"/>
    <w:rsid w:val="00B65CDB"/>
    <w:rsid w:val="00B65E83"/>
    <w:rsid w:val="00B66586"/>
    <w:rsid w:val="00B66B23"/>
    <w:rsid w:val="00B670CD"/>
    <w:rsid w:val="00B704F1"/>
    <w:rsid w:val="00B7070B"/>
    <w:rsid w:val="00B7077B"/>
    <w:rsid w:val="00B70E96"/>
    <w:rsid w:val="00B7105F"/>
    <w:rsid w:val="00B71538"/>
    <w:rsid w:val="00B71D42"/>
    <w:rsid w:val="00B71F04"/>
    <w:rsid w:val="00B71FD9"/>
    <w:rsid w:val="00B72103"/>
    <w:rsid w:val="00B72D88"/>
    <w:rsid w:val="00B72EB5"/>
    <w:rsid w:val="00B7342E"/>
    <w:rsid w:val="00B737A9"/>
    <w:rsid w:val="00B73CF0"/>
    <w:rsid w:val="00B747F7"/>
    <w:rsid w:val="00B7508B"/>
    <w:rsid w:val="00B750A7"/>
    <w:rsid w:val="00B754B3"/>
    <w:rsid w:val="00B755FB"/>
    <w:rsid w:val="00B75A01"/>
    <w:rsid w:val="00B75A42"/>
    <w:rsid w:val="00B75AE7"/>
    <w:rsid w:val="00B760B2"/>
    <w:rsid w:val="00B766A9"/>
    <w:rsid w:val="00B77055"/>
    <w:rsid w:val="00B775F0"/>
    <w:rsid w:val="00B777E0"/>
    <w:rsid w:val="00B81509"/>
    <w:rsid w:val="00B8194F"/>
    <w:rsid w:val="00B8275E"/>
    <w:rsid w:val="00B82A8F"/>
    <w:rsid w:val="00B82DDB"/>
    <w:rsid w:val="00B838E1"/>
    <w:rsid w:val="00B83FE3"/>
    <w:rsid w:val="00B843A4"/>
    <w:rsid w:val="00B849FE"/>
    <w:rsid w:val="00B84DBF"/>
    <w:rsid w:val="00B85276"/>
    <w:rsid w:val="00B85CBF"/>
    <w:rsid w:val="00B85F89"/>
    <w:rsid w:val="00B860CF"/>
    <w:rsid w:val="00B868DC"/>
    <w:rsid w:val="00B86C51"/>
    <w:rsid w:val="00B86EBB"/>
    <w:rsid w:val="00B87C2A"/>
    <w:rsid w:val="00B9011D"/>
    <w:rsid w:val="00B90497"/>
    <w:rsid w:val="00B9087F"/>
    <w:rsid w:val="00B9160B"/>
    <w:rsid w:val="00B91843"/>
    <w:rsid w:val="00B926B0"/>
    <w:rsid w:val="00B946BE"/>
    <w:rsid w:val="00B94DED"/>
    <w:rsid w:val="00B95B20"/>
    <w:rsid w:val="00B96EB1"/>
    <w:rsid w:val="00B97697"/>
    <w:rsid w:val="00BA0733"/>
    <w:rsid w:val="00BA0CD3"/>
    <w:rsid w:val="00BA167F"/>
    <w:rsid w:val="00BA1DCD"/>
    <w:rsid w:val="00BA1F19"/>
    <w:rsid w:val="00BA1FB5"/>
    <w:rsid w:val="00BA21A2"/>
    <w:rsid w:val="00BA2433"/>
    <w:rsid w:val="00BA3CB4"/>
    <w:rsid w:val="00BA3E37"/>
    <w:rsid w:val="00BA4144"/>
    <w:rsid w:val="00BA4536"/>
    <w:rsid w:val="00BA63FC"/>
    <w:rsid w:val="00BA714A"/>
    <w:rsid w:val="00BA7364"/>
    <w:rsid w:val="00BA77A1"/>
    <w:rsid w:val="00BA79F0"/>
    <w:rsid w:val="00BB071D"/>
    <w:rsid w:val="00BB0DEA"/>
    <w:rsid w:val="00BB12E1"/>
    <w:rsid w:val="00BB1FBF"/>
    <w:rsid w:val="00BB2257"/>
    <w:rsid w:val="00BB25F2"/>
    <w:rsid w:val="00BB26C9"/>
    <w:rsid w:val="00BB2874"/>
    <w:rsid w:val="00BB2C16"/>
    <w:rsid w:val="00BB2D57"/>
    <w:rsid w:val="00BB432E"/>
    <w:rsid w:val="00BB482C"/>
    <w:rsid w:val="00BB4DE9"/>
    <w:rsid w:val="00BB5A60"/>
    <w:rsid w:val="00BB5B3F"/>
    <w:rsid w:val="00BB6024"/>
    <w:rsid w:val="00BB6E22"/>
    <w:rsid w:val="00BB7524"/>
    <w:rsid w:val="00BB7863"/>
    <w:rsid w:val="00BC1FDB"/>
    <w:rsid w:val="00BC25E8"/>
    <w:rsid w:val="00BC37EB"/>
    <w:rsid w:val="00BC41E1"/>
    <w:rsid w:val="00BC49B6"/>
    <w:rsid w:val="00BC50EC"/>
    <w:rsid w:val="00BC5E06"/>
    <w:rsid w:val="00BC5FA6"/>
    <w:rsid w:val="00BC63ED"/>
    <w:rsid w:val="00BC6B45"/>
    <w:rsid w:val="00BC72B5"/>
    <w:rsid w:val="00BC7A9D"/>
    <w:rsid w:val="00BC7CD6"/>
    <w:rsid w:val="00BD0305"/>
    <w:rsid w:val="00BD094E"/>
    <w:rsid w:val="00BD09E6"/>
    <w:rsid w:val="00BD11D1"/>
    <w:rsid w:val="00BD18E0"/>
    <w:rsid w:val="00BD1961"/>
    <w:rsid w:val="00BD229C"/>
    <w:rsid w:val="00BD2589"/>
    <w:rsid w:val="00BD2D9C"/>
    <w:rsid w:val="00BD2DE2"/>
    <w:rsid w:val="00BD32EE"/>
    <w:rsid w:val="00BD337F"/>
    <w:rsid w:val="00BD3C58"/>
    <w:rsid w:val="00BD433C"/>
    <w:rsid w:val="00BD445A"/>
    <w:rsid w:val="00BD475D"/>
    <w:rsid w:val="00BD5792"/>
    <w:rsid w:val="00BD63D3"/>
    <w:rsid w:val="00BD652B"/>
    <w:rsid w:val="00BD6808"/>
    <w:rsid w:val="00BD75BF"/>
    <w:rsid w:val="00BD794F"/>
    <w:rsid w:val="00BD79D4"/>
    <w:rsid w:val="00BD7D32"/>
    <w:rsid w:val="00BE0959"/>
    <w:rsid w:val="00BE0A27"/>
    <w:rsid w:val="00BE12EF"/>
    <w:rsid w:val="00BE1464"/>
    <w:rsid w:val="00BE1CA6"/>
    <w:rsid w:val="00BE1CC0"/>
    <w:rsid w:val="00BE2496"/>
    <w:rsid w:val="00BE2770"/>
    <w:rsid w:val="00BE305F"/>
    <w:rsid w:val="00BE36D4"/>
    <w:rsid w:val="00BE4997"/>
    <w:rsid w:val="00BE5550"/>
    <w:rsid w:val="00BE5BB7"/>
    <w:rsid w:val="00BE5CFD"/>
    <w:rsid w:val="00BE6CD3"/>
    <w:rsid w:val="00BE6DC0"/>
    <w:rsid w:val="00BE7AE5"/>
    <w:rsid w:val="00BF063B"/>
    <w:rsid w:val="00BF0969"/>
    <w:rsid w:val="00BF1167"/>
    <w:rsid w:val="00BF11FA"/>
    <w:rsid w:val="00BF1531"/>
    <w:rsid w:val="00BF18C8"/>
    <w:rsid w:val="00BF1EC0"/>
    <w:rsid w:val="00BF27D8"/>
    <w:rsid w:val="00BF2867"/>
    <w:rsid w:val="00BF3157"/>
    <w:rsid w:val="00BF39B5"/>
    <w:rsid w:val="00BF3F47"/>
    <w:rsid w:val="00BF435D"/>
    <w:rsid w:val="00BF468F"/>
    <w:rsid w:val="00BF4F3B"/>
    <w:rsid w:val="00BF5172"/>
    <w:rsid w:val="00BF526B"/>
    <w:rsid w:val="00BF559E"/>
    <w:rsid w:val="00BF5CE1"/>
    <w:rsid w:val="00BF5F8A"/>
    <w:rsid w:val="00BF650E"/>
    <w:rsid w:val="00BF6633"/>
    <w:rsid w:val="00BF6BDD"/>
    <w:rsid w:val="00BF72EE"/>
    <w:rsid w:val="00BF7A69"/>
    <w:rsid w:val="00C00118"/>
    <w:rsid w:val="00C007D2"/>
    <w:rsid w:val="00C008A3"/>
    <w:rsid w:val="00C00943"/>
    <w:rsid w:val="00C00B16"/>
    <w:rsid w:val="00C010CF"/>
    <w:rsid w:val="00C01460"/>
    <w:rsid w:val="00C01DE9"/>
    <w:rsid w:val="00C022A4"/>
    <w:rsid w:val="00C02486"/>
    <w:rsid w:val="00C02BAB"/>
    <w:rsid w:val="00C03737"/>
    <w:rsid w:val="00C03C6D"/>
    <w:rsid w:val="00C049F1"/>
    <w:rsid w:val="00C04EB2"/>
    <w:rsid w:val="00C059C9"/>
    <w:rsid w:val="00C05D1C"/>
    <w:rsid w:val="00C05EA8"/>
    <w:rsid w:val="00C05EC1"/>
    <w:rsid w:val="00C06049"/>
    <w:rsid w:val="00C061F7"/>
    <w:rsid w:val="00C0654A"/>
    <w:rsid w:val="00C06DC8"/>
    <w:rsid w:val="00C0728D"/>
    <w:rsid w:val="00C10716"/>
    <w:rsid w:val="00C1076F"/>
    <w:rsid w:val="00C10AC8"/>
    <w:rsid w:val="00C1140E"/>
    <w:rsid w:val="00C11640"/>
    <w:rsid w:val="00C12185"/>
    <w:rsid w:val="00C122A4"/>
    <w:rsid w:val="00C12697"/>
    <w:rsid w:val="00C12D07"/>
    <w:rsid w:val="00C12E04"/>
    <w:rsid w:val="00C1439A"/>
    <w:rsid w:val="00C14768"/>
    <w:rsid w:val="00C14C57"/>
    <w:rsid w:val="00C157CE"/>
    <w:rsid w:val="00C15FE5"/>
    <w:rsid w:val="00C17362"/>
    <w:rsid w:val="00C17E09"/>
    <w:rsid w:val="00C17E49"/>
    <w:rsid w:val="00C17F38"/>
    <w:rsid w:val="00C21EF9"/>
    <w:rsid w:val="00C220DE"/>
    <w:rsid w:val="00C230AF"/>
    <w:rsid w:val="00C238F5"/>
    <w:rsid w:val="00C23C3F"/>
    <w:rsid w:val="00C23DB3"/>
    <w:rsid w:val="00C24083"/>
    <w:rsid w:val="00C24199"/>
    <w:rsid w:val="00C2440E"/>
    <w:rsid w:val="00C244C4"/>
    <w:rsid w:val="00C248FA"/>
    <w:rsid w:val="00C24E62"/>
    <w:rsid w:val="00C254F6"/>
    <w:rsid w:val="00C25E5D"/>
    <w:rsid w:val="00C25E64"/>
    <w:rsid w:val="00C26A14"/>
    <w:rsid w:val="00C26D9F"/>
    <w:rsid w:val="00C26E57"/>
    <w:rsid w:val="00C270BE"/>
    <w:rsid w:val="00C27672"/>
    <w:rsid w:val="00C27F4A"/>
    <w:rsid w:val="00C30CD1"/>
    <w:rsid w:val="00C30F92"/>
    <w:rsid w:val="00C32DC3"/>
    <w:rsid w:val="00C336D1"/>
    <w:rsid w:val="00C339E9"/>
    <w:rsid w:val="00C33DEF"/>
    <w:rsid w:val="00C340A1"/>
    <w:rsid w:val="00C343BB"/>
    <w:rsid w:val="00C34AE9"/>
    <w:rsid w:val="00C35109"/>
    <w:rsid w:val="00C362B6"/>
    <w:rsid w:val="00C36C05"/>
    <w:rsid w:val="00C36DAA"/>
    <w:rsid w:val="00C37AA2"/>
    <w:rsid w:val="00C401D0"/>
    <w:rsid w:val="00C405D5"/>
    <w:rsid w:val="00C4080E"/>
    <w:rsid w:val="00C40A6C"/>
    <w:rsid w:val="00C4176D"/>
    <w:rsid w:val="00C41B60"/>
    <w:rsid w:val="00C42138"/>
    <w:rsid w:val="00C4241F"/>
    <w:rsid w:val="00C424FF"/>
    <w:rsid w:val="00C429C9"/>
    <w:rsid w:val="00C45F79"/>
    <w:rsid w:val="00C469C3"/>
    <w:rsid w:val="00C47BFA"/>
    <w:rsid w:val="00C50505"/>
    <w:rsid w:val="00C5082F"/>
    <w:rsid w:val="00C5104D"/>
    <w:rsid w:val="00C51446"/>
    <w:rsid w:val="00C517E0"/>
    <w:rsid w:val="00C51A4B"/>
    <w:rsid w:val="00C51C41"/>
    <w:rsid w:val="00C52A4A"/>
    <w:rsid w:val="00C52D7E"/>
    <w:rsid w:val="00C53155"/>
    <w:rsid w:val="00C53BA9"/>
    <w:rsid w:val="00C54166"/>
    <w:rsid w:val="00C54A04"/>
    <w:rsid w:val="00C55411"/>
    <w:rsid w:val="00C554B8"/>
    <w:rsid w:val="00C55FAD"/>
    <w:rsid w:val="00C5665D"/>
    <w:rsid w:val="00C56A52"/>
    <w:rsid w:val="00C56AB3"/>
    <w:rsid w:val="00C56D3B"/>
    <w:rsid w:val="00C57837"/>
    <w:rsid w:val="00C57EBF"/>
    <w:rsid w:val="00C6033D"/>
    <w:rsid w:val="00C603D3"/>
    <w:rsid w:val="00C60525"/>
    <w:rsid w:val="00C60F45"/>
    <w:rsid w:val="00C6113F"/>
    <w:rsid w:val="00C619EC"/>
    <w:rsid w:val="00C62680"/>
    <w:rsid w:val="00C627D6"/>
    <w:rsid w:val="00C62DEF"/>
    <w:rsid w:val="00C633EE"/>
    <w:rsid w:val="00C63AC9"/>
    <w:rsid w:val="00C63E42"/>
    <w:rsid w:val="00C63FF4"/>
    <w:rsid w:val="00C6490E"/>
    <w:rsid w:val="00C64A43"/>
    <w:rsid w:val="00C64B64"/>
    <w:rsid w:val="00C65821"/>
    <w:rsid w:val="00C66AAD"/>
    <w:rsid w:val="00C66CBA"/>
    <w:rsid w:val="00C66E81"/>
    <w:rsid w:val="00C674B1"/>
    <w:rsid w:val="00C67878"/>
    <w:rsid w:val="00C6792E"/>
    <w:rsid w:val="00C72667"/>
    <w:rsid w:val="00C726A6"/>
    <w:rsid w:val="00C727F0"/>
    <w:rsid w:val="00C72FCF"/>
    <w:rsid w:val="00C73177"/>
    <w:rsid w:val="00C73FFC"/>
    <w:rsid w:val="00C742B7"/>
    <w:rsid w:val="00C74505"/>
    <w:rsid w:val="00C74DE4"/>
    <w:rsid w:val="00C7598D"/>
    <w:rsid w:val="00C75AB7"/>
    <w:rsid w:val="00C75DBF"/>
    <w:rsid w:val="00C761CA"/>
    <w:rsid w:val="00C7734C"/>
    <w:rsid w:val="00C77B48"/>
    <w:rsid w:val="00C80714"/>
    <w:rsid w:val="00C80836"/>
    <w:rsid w:val="00C80D20"/>
    <w:rsid w:val="00C80FC5"/>
    <w:rsid w:val="00C811E4"/>
    <w:rsid w:val="00C812E5"/>
    <w:rsid w:val="00C81710"/>
    <w:rsid w:val="00C81BF8"/>
    <w:rsid w:val="00C8295D"/>
    <w:rsid w:val="00C829CF"/>
    <w:rsid w:val="00C8329A"/>
    <w:rsid w:val="00C8349A"/>
    <w:rsid w:val="00C837FE"/>
    <w:rsid w:val="00C84068"/>
    <w:rsid w:val="00C844B9"/>
    <w:rsid w:val="00C85291"/>
    <w:rsid w:val="00C86102"/>
    <w:rsid w:val="00C869F5"/>
    <w:rsid w:val="00C86C57"/>
    <w:rsid w:val="00C87340"/>
    <w:rsid w:val="00C8752F"/>
    <w:rsid w:val="00C877B9"/>
    <w:rsid w:val="00C87E69"/>
    <w:rsid w:val="00C90BD7"/>
    <w:rsid w:val="00C915E4"/>
    <w:rsid w:val="00C916FC"/>
    <w:rsid w:val="00C91768"/>
    <w:rsid w:val="00C91D7B"/>
    <w:rsid w:val="00C929F6"/>
    <w:rsid w:val="00C92CE0"/>
    <w:rsid w:val="00C92DF6"/>
    <w:rsid w:val="00C92EC9"/>
    <w:rsid w:val="00C933A6"/>
    <w:rsid w:val="00C93AC5"/>
    <w:rsid w:val="00C93DBD"/>
    <w:rsid w:val="00C93E74"/>
    <w:rsid w:val="00C9412A"/>
    <w:rsid w:val="00C9415A"/>
    <w:rsid w:val="00C954E9"/>
    <w:rsid w:val="00C95E1D"/>
    <w:rsid w:val="00C96951"/>
    <w:rsid w:val="00C96AB8"/>
    <w:rsid w:val="00C976F6"/>
    <w:rsid w:val="00C97948"/>
    <w:rsid w:val="00CA0B89"/>
    <w:rsid w:val="00CA10FE"/>
    <w:rsid w:val="00CA11A0"/>
    <w:rsid w:val="00CA25FF"/>
    <w:rsid w:val="00CA2801"/>
    <w:rsid w:val="00CA2872"/>
    <w:rsid w:val="00CA2A8F"/>
    <w:rsid w:val="00CA2D59"/>
    <w:rsid w:val="00CA2EB8"/>
    <w:rsid w:val="00CA3283"/>
    <w:rsid w:val="00CA345B"/>
    <w:rsid w:val="00CA3482"/>
    <w:rsid w:val="00CA40AD"/>
    <w:rsid w:val="00CA430C"/>
    <w:rsid w:val="00CA44BE"/>
    <w:rsid w:val="00CA4A87"/>
    <w:rsid w:val="00CA4BDE"/>
    <w:rsid w:val="00CA4DFB"/>
    <w:rsid w:val="00CA57E0"/>
    <w:rsid w:val="00CA58D0"/>
    <w:rsid w:val="00CA5979"/>
    <w:rsid w:val="00CA5A49"/>
    <w:rsid w:val="00CA5C58"/>
    <w:rsid w:val="00CA66A4"/>
    <w:rsid w:val="00CA703C"/>
    <w:rsid w:val="00CA726D"/>
    <w:rsid w:val="00CB03F8"/>
    <w:rsid w:val="00CB062A"/>
    <w:rsid w:val="00CB08FA"/>
    <w:rsid w:val="00CB0A96"/>
    <w:rsid w:val="00CB0FC8"/>
    <w:rsid w:val="00CB18D2"/>
    <w:rsid w:val="00CB19D0"/>
    <w:rsid w:val="00CB1CD8"/>
    <w:rsid w:val="00CB2DAB"/>
    <w:rsid w:val="00CB3309"/>
    <w:rsid w:val="00CB3659"/>
    <w:rsid w:val="00CB3E52"/>
    <w:rsid w:val="00CB3FDF"/>
    <w:rsid w:val="00CB4BEF"/>
    <w:rsid w:val="00CB6396"/>
    <w:rsid w:val="00CB6D40"/>
    <w:rsid w:val="00CB6F87"/>
    <w:rsid w:val="00CB7584"/>
    <w:rsid w:val="00CB7779"/>
    <w:rsid w:val="00CB78D8"/>
    <w:rsid w:val="00CB7945"/>
    <w:rsid w:val="00CB7CA3"/>
    <w:rsid w:val="00CC046B"/>
    <w:rsid w:val="00CC0A2F"/>
    <w:rsid w:val="00CC0DCC"/>
    <w:rsid w:val="00CC1C73"/>
    <w:rsid w:val="00CC1DBA"/>
    <w:rsid w:val="00CC3DB2"/>
    <w:rsid w:val="00CC43B2"/>
    <w:rsid w:val="00CC537F"/>
    <w:rsid w:val="00CC66DC"/>
    <w:rsid w:val="00CC6982"/>
    <w:rsid w:val="00CC6D3D"/>
    <w:rsid w:val="00CC7758"/>
    <w:rsid w:val="00CC7C66"/>
    <w:rsid w:val="00CD01C2"/>
    <w:rsid w:val="00CD02DE"/>
    <w:rsid w:val="00CD0387"/>
    <w:rsid w:val="00CD05EB"/>
    <w:rsid w:val="00CD0FFB"/>
    <w:rsid w:val="00CD1BD9"/>
    <w:rsid w:val="00CD1C63"/>
    <w:rsid w:val="00CD1EC1"/>
    <w:rsid w:val="00CD2490"/>
    <w:rsid w:val="00CD2950"/>
    <w:rsid w:val="00CD434A"/>
    <w:rsid w:val="00CD48A3"/>
    <w:rsid w:val="00CD4B05"/>
    <w:rsid w:val="00CD4FE5"/>
    <w:rsid w:val="00CD5295"/>
    <w:rsid w:val="00CD5A08"/>
    <w:rsid w:val="00CD5AD8"/>
    <w:rsid w:val="00CD6358"/>
    <w:rsid w:val="00CD697D"/>
    <w:rsid w:val="00CD7A32"/>
    <w:rsid w:val="00CE01E1"/>
    <w:rsid w:val="00CE0ECA"/>
    <w:rsid w:val="00CE1102"/>
    <w:rsid w:val="00CE1B72"/>
    <w:rsid w:val="00CE2045"/>
    <w:rsid w:val="00CE227A"/>
    <w:rsid w:val="00CE30DD"/>
    <w:rsid w:val="00CE364C"/>
    <w:rsid w:val="00CE52BF"/>
    <w:rsid w:val="00CE5B3D"/>
    <w:rsid w:val="00CE65DD"/>
    <w:rsid w:val="00CE66EF"/>
    <w:rsid w:val="00CF0A90"/>
    <w:rsid w:val="00CF1108"/>
    <w:rsid w:val="00CF13B1"/>
    <w:rsid w:val="00CF17BA"/>
    <w:rsid w:val="00CF1B90"/>
    <w:rsid w:val="00CF2774"/>
    <w:rsid w:val="00CF289E"/>
    <w:rsid w:val="00CF2EDD"/>
    <w:rsid w:val="00CF30D4"/>
    <w:rsid w:val="00CF30DA"/>
    <w:rsid w:val="00CF3EC3"/>
    <w:rsid w:val="00CF48D6"/>
    <w:rsid w:val="00CF6218"/>
    <w:rsid w:val="00CF6236"/>
    <w:rsid w:val="00CF6473"/>
    <w:rsid w:val="00CF6873"/>
    <w:rsid w:val="00CF68F5"/>
    <w:rsid w:val="00CF6F61"/>
    <w:rsid w:val="00CF6F6A"/>
    <w:rsid w:val="00CF7227"/>
    <w:rsid w:val="00D004B4"/>
    <w:rsid w:val="00D005F0"/>
    <w:rsid w:val="00D00C19"/>
    <w:rsid w:val="00D00E67"/>
    <w:rsid w:val="00D0186E"/>
    <w:rsid w:val="00D01D3B"/>
    <w:rsid w:val="00D03591"/>
    <w:rsid w:val="00D038D8"/>
    <w:rsid w:val="00D03C4B"/>
    <w:rsid w:val="00D041DE"/>
    <w:rsid w:val="00D048B3"/>
    <w:rsid w:val="00D05433"/>
    <w:rsid w:val="00D05B3D"/>
    <w:rsid w:val="00D06390"/>
    <w:rsid w:val="00D067D3"/>
    <w:rsid w:val="00D06C08"/>
    <w:rsid w:val="00D07AA5"/>
    <w:rsid w:val="00D07B91"/>
    <w:rsid w:val="00D07CC2"/>
    <w:rsid w:val="00D105B1"/>
    <w:rsid w:val="00D10E7D"/>
    <w:rsid w:val="00D11241"/>
    <w:rsid w:val="00D11494"/>
    <w:rsid w:val="00D11E95"/>
    <w:rsid w:val="00D1269C"/>
    <w:rsid w:val="00D12916"/>
    <w:rsid w:val="00D131F0"/>
    <w:rsid w:val="00D13CD7"/>
    <w:rsid w:val="00D156DC"/>
    <w:rsid w:val="00D1577F"/>
    <w:rsid w:val="00D16F4E"/>
    <w:rsid w:val="00D170C8"/>
    <w:rsid w:val="00D17458"/>
    <w:rsid w:val="00D17A27"/>
    <w:rsid w:val="00D17BA1"/>
    <w:rsid w:val="00D17FD2"/>
    <w:rsid w:val="00D20873"/>
    <w:rsid w:val="00D20E16"/>
    <w:rsid w:val="00D21055"/>
    <w:rsid w:val="00D21101"/>
    <w:rsid w:val="00D220A3"/>
    <w:rsid w:val="00D22821"/>
    <w:rsid w:val="00D23105"/>
    <w:rsid w:val="00D23454"/>
    <w:rsid w:val="00D23945"/>
    <w:rsid w:val="00D23EC6"/>
    <w:rsid w:val="00D23F9E"/>
    <w:rsid w:val="00D24267"/>
    <w:rsid w:val="00D24ED0"/>
    <w:rsid w:val="00D25313"/>
    <w:rsid w:val="00D253EB"/>
    <w:rsid w:val="00D2559D"/>
    <w:rsid w:val="00D26274"/>
    <w:rsid w:val="00D278CD"/>
    <w:rsid w:val="00D27BC7"/>
    <w:rsid w:val="00D27DDC"/>
    <w:rsid w:val="00D3094A"/>
    <w:rsid w:val="00D309D9"/>
    <w:rsid w:val="00D31975"/>
    <w:rsid w:val="00D320D3"/>
    <w:rsid w:val="00D32291"/>
    <w:rsid w:val="00D32E14"/>
    <w:rsid w:val="00D334D4"/>
    <w:rsid w:val="00D337FB"/>
    <w:rsid w:val="00D33ECC"/>
    <w:rsid w:val="00D34676"/>
    <w:rsid w:val="00D34F89"/>
    <w:rsid w:val="00D35379"/>
    <w:rsid w:val="00D3594E"/>
    <w:rsid w:val="00D35A1A"/>
    <w:rsid w:val="00D35C12"/>
    <w:rsid w:val="00D36757"/>
    <w:rsid w:val="00D36D2C"/>
    <w:rsid w:val="00D37150"/>
    <w:rsid w:val="00D37BED"/>
    <w:rsid w:val="00D37F5E"/>
    <w:rsid w:val="00D400ED"/>
    <w:rsid w:val="00D402B1"/>
    <w:rsid w:val="00D407E5"/>
    <w:rsid w:val="00D410E8"/>
    <w:rsid w:val="00D41B34"/>
    <w:rsid w:val="00D422FF"/>
    <w:rsid w:val="00D426F4"/>
    <w:rsid w:val="00D42DE3"/>
    <w:rsid w:val="00D43145"/>
    <w:rsid w:val="00D435B0"/>
    <w:rsid w:val="00D4396D"/>
    <w:rsid w:val="00D43AFB"/>
    <w:rsid w:val="00D43B05"/>
    <w:rsid w:val="00D43EF5"/>
    <w:rsid w:val="00D4469D"/>
    <w:rsid w:val="00D45319"/>
    <w:rsid w:val="00D453E3"/>
    <w:rsid w:val="00D459F1"/>
    <w:rsid w:val="00D4629B"/>
    <w:rsid w:val="00D4653B"/>
    <w:rsid w:val="00D46F13"/>
    <w:rsid w:val="00D47E1F"/>
    <w:rsid w:val="00D47F0F"/>
    <w:rsid w:val="00D50209"/>
    <w:rsid w:val="00D50303"/>
    <w:rsid w:val="00D5048B"/>
    <w:rsid w:val="00D50DFB"/>
    <w:rsid w:val="00D51588"/>
    <w:rsid w:val="00D51984"/>
    <w:rsid w:val="00D52CBB"/>
    <w:rsid w:val="00D53012"/>
    <w:rsid w:val="00D53392"/>
    <w:rsid w:val="00D5357F"/>
    <w:rsid w:val="00D53B3E"/>
    <w:rsid w:val="00D54148"/>
    <w:rsid w:val="00D546F4"/>
    <w:rsid w:val="00D54FFA"/>
    <w:rsid w:val="00D55DB3"/>
    <w:rsid w:val="00D56F70"/>
    <w:rsid w:val="00D572D3"/>
    <w:rsid w:val="00D57D70"/>
    <w:rsid w:val="00D60349"/>
    <w:rsid w:val="00D606CA"/>
    <w:rsid w:val="00D6082A"/>
    <w:rsid w:val="00D60B58"/>
    <w:rsid w:val="00D60F2E"/>
    <w:rsid w:val="00D61498"/>
    <w:rsid w:val="00D615DA"/>
    <w:rsid w:val="00D615E0"/>
    <w:rsid w:val="00D61D19"/>
    <w:rsid w:val="00D62870"/>
    <w:rsid w:val="00D62F07"/>
    <w:rsid w:val="00D63118"/>
    <w:rsid w:val="00D63B4E"/>
    <w:rsid w:val="00D63ED0"/>
    <w:rsid w:val="00D63F89"/>
    <w:rsid w:val="00D64B30"/>
    <w:rsid w:val="00D668AB"/>
    <w:rsid w:val="00D66A45"/>
    <w:rsid w:val="00D677DD"/>
    <w:rsid w:val="00D67947"/>
    <w:rsid w:val="00D67CD9"/>
    <w:rsid w:val="00D67FA9"/>
    <w:rsid w:val="00D7084F"/>
    <w:rsid w:val="00D70FB6"/>
    <w:rsid w:val="00D711F3"/>
    <w:rsid w:val="00D712C0"/>
    <w:rsid w:val="00D712F3"/>
    <w:rsid w:val="00D72074"/>
    <w:rsid w:val="00D72116"/>
    <w:rsid w:val="00D72266"/>
    <w:rsid w:val="00D72927"/>
    <w:rsid w:val="00D72AD2"/>
    <w:rsid w:val="00D72B8E"/>
    <w:rsid w:val="00D73711"/>
    <w:rsid w:val="00D73713"/>
    <w:rsid w:val="00D74863"/>
    <w:rsid w:val="00D7601E"/>
    <w:rsid w:val="00D760BA"/>
    <w:rsid w:val="00D76545"/>
    <w:rsid w:val="00D76655"/>
    <w:rsid w:val="00D7732E"/>
    <w:rsid w:val="00D77429"/>
    <w:rsid w:val="00D776A6"/>
    <w:rsid w:val="00D80011"/>
    <w:rsid w:val="00D8070C"/>
    <w:rsid w:val="00D80F7F"/>
    <w:rsid w:val="00D82B85"/>
    <w:rsid w:val="00D82F45"/>
    <w:rsid w:val="00D83239"/>
    <w:rsid w:val="00D840FD"/>
    <w:rsid w:val="00D84146"/>
    <w:rsid w:val="00D84311"/>
    <w:rsid w:val="00D8461D"/>
    <w:rsid w:val="00D849BC"/>
    <w:rsid w:val="00D84DE2"/>
    <w:rsid w:val="00D850AF"/>
    <w:rsid w:val="00D85C2D"/>
    <w:rsid w:val="00D85E4E"/>
    <w:rsid w:val="00D8647E"/>
    <w:rsid w:val="00D8662A"/>
    <w:rsid w:val="00D867C0"/>
    <w:rsid w:val="00D878E9"/>
    <w:rsid w:val="00D87CA1"/>
    <w:rsid w:val="00D90117"/>
    <w:rsid w:val="00D9074B"/>
    <w:rsid w:val="00D909E3"/>
    <w:rsid w:val="00D90ABC"/>
    <w:rsid w:val="00D90C0B"/>
    <w:rsid w:val="00D9109F"/>
    <w:rsid w:val="00D9161F"/>
    <w:rsid w:val="00D91931"/>
    <w:rsid w:val="00D91DE2"/>
    <w:rsid w:val="00D92107"/>
    <w:rsid w:val="00D924D5"/>
    <w:rsid w:val="00D92CE1"/>
    <w:rsid w:val="00D92CEE"/>
    <w:rsid w:val="00D92DA9"/>
    <w:rsid w:val="00D931CF"/>
    <w:rsid w:val="00D946A4"/>
    <w:rsid w:val="00D946F2"/>
    <w:rsid w:val="00D94750"/>
    <w:rsid w:val="00D94E05"/>
    <w:rsid w:val="00D958DC"/>
    <w:rsid w:val="00D95D72"/>
    <w:rsid w:val="00D9650E"/>
    <w:rsid w:val="00D96D5E"/>
    <w:rsid w:val="00D9717B"/>
    <w:rsid w:val="00D97215"/>
    <w:rsid w:val="00DA03B0"/>
    <w:rsid w:val="00DA11A8"/>
    <w:rsid w:val="00DA1CE2"/>
    <w:rsid w:val="00DA226B"/>
    <w:rsid w:val="00DA3199"/>
    <w:rsid w:val="00DA319F"/>
    <w:rsid w:val="00DA3E56"/>
    <w:rsid w:val="00DA4024"/>
    <w:rsid w:val="00DA48F1"/>
    <w:rsid w:val="00DA4B46"/>
    <w:rsid w:val="00DA4BA2"/>
    <w:rsid w:val="00DA4C08"/>
    <w:rsid w:val="00DA4FF5"/>
    <w:rsid w:val="00DA53C0"/>
    <w:rsid w:val="00DA53E5"/>
    <w:rsid w:val="00DA57DE"/>
    <w:rsid w:val="00DA641A"/>
    <w:rsid w:val="00DA6C4F"/>
    <w:rsid w:val="00DA72CD"/>
    <w:rsid w:val="00DA7B54"/>
    <w:rsid w:val="00DA7C42"/>
    <w:rsid w:val="00DB0034"/>
    <w:rsid w:val="00DB0B9E"/>
    <w:rsid w:val="00DB1721"/>
    <w:rsid w:val="00DB23E3"/>
    <w:rsid w:val="00DB28CC"/>
    <w:rsid w:val="00DB2981"/>
    <w:rsid w:val="00DB29EF"/>
    <w:rsid w:val="00DB2DB1"/>
    <w:rsid w:val="00DB3476"/>
    <w:rsid w:val="00DB3971"/>
    <w:rsid w:val="00DB3C0A"/>
    <w:rsid w:val="00DB3D33"/>
    <w:rsid w:val="00DB5025"/>
    <w:rsid w:val="00DB546E"/>
    <w:rsid w:val="00DB54DE"/>
    <w:rsid w:val="00DB57CF"/>
    <w:rsid w:val="00DB581E"/>
    <w:rsid w:val="00DB595B"/>
    <w:rsid w:val="00DB5DDE"/>
    <w:rsid w:val="00DB668A"/>
    <w:rsid w:val="00DB67C9"/>
    <w:rsid w:val="00DB6AE5"/>
    <w:rsid w:val="00DB7142"/>
    <w:rsid w:val="00DB75B9"/>
    <w:rsid w:val="00DB7882"/>
    <w:rsid w:val="00DB791C"/>
    <w:rsid w:val="00DB7D24"/>
    <w:rsid w:val="00DB7D68"/>
    <w:rsid w:val="00DC1131"/>
    <w:rsid w:val="00DC1399"/>
    <w:rsid w:val="00DC17F8"/>
    <w:rsid w:val="00DC2082"/>
    <w:rsid w:val="00DC2105"/>
    <w:rsid w:val="00DC27AC"/>
    <w:rsid w:val="00DC2A1E"/>
    <w:rsid w:val="00DC2B26"/>
    <w:rsid w:val="00DC2DDE"/>
    <w:rsid w:val="00DC3140"/>
    <w:rsid w:val="00DC3288"/>
    <w:rsid w:val="00DC37BB"/>
    <w:rsid w:val="00DC46B8"/>
    <w:rsid w:val="00DC49CA"/>
    <w:rsid w:val="00DC4F83"/>
    <w:rsid w:val="00DC51F5"/>
    <w:rsid w:val="00DC55A5"/>
    <w:rsid w:val="00DC5924"/>
    <w:rsid w:val="00DC5C11"/>
    <w:rsid w:val="00DC6AB5"/>
    <w:rsid w:val="00DC6CD9"/>
    <w:rsid w:val="00DC6E94"/>
    <w:rsid w:val="00DD03B8"/>
    <w:rsid w:val="00DD040E"/>
    <w:rsid w:val="00DD0965"/>
    <w:rsid w:val="00DD0AFF"/>
    <w:rsid w:val="00DD0E9C"/>
    <w:rsid w:val="00DD1381"/>
    <w:rsid w:val="00DD17F0"/>
    <w:rsid w:val="00DD1B6E"/>
    <w:rsid w:val="00DD1C2C"/>
    <w:rsid w:val="00DD2104"/>
    <w:rsid w:val="00DD24B3"/>
    <w:rsid w:val="00DD29F5"/>
    <w:rsid w:val="00DD2D56"/>
    <w:rsid w:val="00DD301C"/>
    <w:rsid w:val="00DD309F"/>
    <w:rsid w:val="00DD393C"/>
    <w:rsid w:val="00DD3A4C"/>
    <w:rsid w:val="00DD3D33"/>
    <w:rsid w:val="00DD4926"/>
    <w:rsid w:val="00DD4BAC"/>
    <w:rsid w:val="00DD57DD"/>
    <w:rsid w:val="00DD5B9B"/>
    <w:rsid w:val="00DE120F"/>
    <w:rsid w:val="00DE22AC"/>
    <w:rsid w:val="00DE2520"/>
    <w:rsid w:val="00DE2732"/>
    <w:rsid w:val="00DE359F"/>
    <w:rsid w:val="00DE3610"/>
    <w:rsid w:val="00DE36BA"/>
    <w:rsid w:val="00DE3CF1"/>
    <w:rsid w:val="00DE4172"/>
    <w:rsid w:val="00DE4356"/>
    <w:rsid w:val="00DE4C76"/>
    <w:rsid w:val="00DE4D6D"/>
    <w:rsid w:val="00DE4DF7"/>
    <w:rsid w:val="00DE57F7"/>
    <w:rsid w:val="00DE64E4"/>
    <w:rsid w:val="00DE66A2"/>
    <w:rsid w:val="00DE6ECD"/>
    <w:rsid w:val="00DE75C5"/>
    <w:rsid w:val="00DE764E"/>
    <w:rsid w:val="00DE7B44"/>
    <w:rsid w:val="00DF1030"/>
    <w:rsid w:val="00DF147B"/>
    <w:rsid w:val="00DF16CE"/>
    <w:rsid w:val="00DF18AF"/>
    <w:rsid w:val="00DF2F8D"/>
    <w:rsid w:val="00DF30ED"/>
    <w:rsid w:val="00DF37C8"/>
    <w:rsid w:val="00DF398C"/>
    <w:rsid w:val="00DF4010"/>
    <w:rsid w:val="00DF404C"/>
    <w:rsid w:val="00DF4A94"/>
    <w:rsid w:val="00DF53E5"/>
    <w:rsid w:val="00DF5658"/>
    <w:rsid w:val="00DF63FA"/>
    <w:rsid w:val="00DF7EC4"/>
    <w:rsid w:val="00E0019C"/>
    <w:rsid w:val="00E00480"/>
    <w:rsid w:val="00E00FA9"/>
    <w:rsid w:val="00E01224"/>
    <w:rsid w:val="00E016FC"/>
    <w:rsid w:val="00E01A1D"/>
    <w:rsid w:val="00E02423"/>
    <w:rsid w:val="00E02C82"/>
    <w:rsid w:val="00E02F06"/>
    <w:rsid w:val="00E03306"/>
    <w:rsid w:val="00E03CB0"/>
    <w:rsid w:val="00E03FA3"/>
    <w:rsid w:val="00E04C42"/>
    <w:rsid w:val="00E06C71"/>
    <w:rsid w:val="00E072E5"/>
    <w:rsid w:val="00E0797C"/>
    <w:rsid w:val="00E07B0D"/>
    <w:rsid w:val="00E10C1C"/>
    <w:rsid w:val="00E11133"/>
    <w:rsid w:val="00E1282D"/>
    <w:rsid w:val="00E12CC6"/>
    <w:rsid w:val="00E12DC5"/>
    <w:rsid w:val="00E14407"/>
    <w:rsid w:val="00E14FC0"/>
    <w:rsid w:val="00E162BA"/>
    <w:rsid w:val="00E16500"/>
    <w:rsid w:val="00E16B52"/>
    <w:rsid w:val="00E17255"/>
    <w:rsid w:val="00E17544"/>
    <w:rsid w:val="00E178B6"/>
    <w:rsid w:val="00E20BE4"/>
    <w:rsid w:val="00E20F27"/>
    <w:rsid w:val="00E21419"/>
    <w:rsid w:val="00E2152D"/>
    <w:rsid w:val="00E220A8"/>
    <w:rsid w:val="00E225FF"/>
    <w:rsid w:val="00E234C2"/>
    <w:rsid w:val="00E235B1"/>
    <w:rsid w:val="00E235C0"/>
    <w:rsid w:val="00E24AD7"/>
    <w:rsid w:val="00E25433"/>
    <w:rsid w:val="00E255DB"/>
    <w:rsid w:val="00E25793"/>
    <w:rsid w:val="00E257F7"/>
    <w:rsid w:val="00E2616A"/>
    <w:rsid w:val="00E26205"/>
    <w:rsid w:val="00E270C2"/>
    <w:rsid w:val="00E273A4"/>
    <w:rsid w:val="00E302C9"/>
    <w:rsid w:val="00E30926"/>
    <w:rsid w:val="00E31914"/>
    <w:rsid w:val="00E31A81"/>
    <w:rsid w:val="00E32049"/>
    <w:rsid w:val="00E3236C"/>
    <w:rsid w:val="00E324FE"/>
    <w:rsid w:val="00E32C91"/>
    <w:rsid w:val="00E33D46"/>
    <w:rsid w:val="00E34516"/>
    <w:rsid w:val="00E34DDE"/>
    <w:rsid w:val="00E351F1"/>
    <w:rsid w:val="00E354F7"/>
    <w:rsid w:val="00E3648E"/>
    <w:rsid w:val="00E368EC"/>
    <w:rsid w:val="00E376C5"/>
    <w:rsid w:val="00E379E7"/>
    <w:rsid w:val="00E37DFD"/>
    <w:rsid w:val="00E40122"/>
    <w:rsid w:val="00E407E7"/>
    <w:rsid w:val="00E407F3"/>
    <w:rsid w:val="00E40836"/>
    <w:rsid w:val="00E411A0"/>
    <w:rsid w:val="00E41BCC"/>
    <w:rsid w:val="00E42113"/>
    <w:rsid w:val="00E4213A"/>
    <w:rsid w:val="00E42933"/>
    <w:rsid w:val="00E42C92"/>
    <w:rsid w:val="00E433C9"/>
    <w:rsid w:val="00E434EE"/>
    <w:rsid w:val="00E438BD"/>
    <w:rsid w:val="00E43AA8"/>
    <w:rsid w:val="00E44486"/>
    <w:rsid w:val="00E447A8"/>
    <w:rsid w:val="00E44B0F"/>
    <w:rsid w:val="00E44C64"/>
    <w:rsid w:val="00E44E25"/>
    <w:rsid w:val="00E45318"/>
    <w:rsid w:val="00E45CA3"/>
    <w:rsid w:val="00E45D1B"/>
    <w:rsid w:val="00E46513"/>
    <w:rsid w:val="00E4666A"/>
    <w:rsid w:val="00E501C9"/>
    <w:rsid w:val="00E520FA"/>
    <w:rsid w:val="00E524F9"/>
    <w:rsid w:val="00E52A56"/>
    <w:rsid w:val="00E52C74"/>
    <w:rsid w:val="00E52F13"/>
    <w:rsid w:val="00E5332E"/>
    <w:rsid w:val="00E53827"/>
    <w:rsid w:val="00E538DB"/>
    <w:rsid w:val="00E53E3B"/>
    <w:rsid w:val="00E5409B"/>
    <w:rsid w:val="00E540C1"/>
    <w:rsid w:val="00E546CC"/>
    <w:rsid w:val="00E5525F"/>
    <w:rsid w:val="00E5538B"/>
    <w:rsid w:val="00E55C9E"/>
    <w:rsid w:val="00E5602E"/>
    <w:rsid w:val="00E56B34"/>
    <w:rsid w:val="00E56D22"/>
    <w:rsid w:val="00E57217"/>
    <w:rsid w:val="00E5758B"/>
    <w:rsid w:val="00E57C1E"/>
    <w:rsid w:val="00E60692"/>
    <w:rsid w:val="00E6092A"/>
    <w:rsid w:val="00E60B35"/>
    <w:rsid w:val="00E6106A"/>
    <w:rsid w:val="00E61188"/>
    <w:rsid w:val="00E6124F"/>
    <w:rsid w:val="00E61369"/>
    <w:rsid w:val="00E61618"/>
    <w:rsid w:val="00E61BE3"/>
    <w:rsid w:val="00E620A2"/>
    <w:rsid w:val="00E62310"/>
    <w:rsid w:val="00E62A75"/>
    <w:rsid w:val="00E63B5A"/>
    <w:rsid w:val="00E64146"/>
    <w:rsid w:val="00E64621"/>
    <w:rsid w:val="00E64BF0"/>
    <w:rsid w:val="00E64DA7"/>
    <w:rsid w:val="00E65F24"/>
    <w:rsid w:val="00E65F5F"/>
    <w:rsid w:val="00E669D4"/>
    <w:rsid w:val="00E66E19"/>
    <w:rsid w:val="00E674C9"/>
    <w:rsid w:val="00E67556"/>
    <w:rsid w:val="00E67D23"/>
    <w:rsid w:val="00E67EAE"/>
    <w:rsid w:val="00E67FEE"/>
    <w:rsid w:val="00E7059B"/>
    <w:rsid w:val="00E709EF"/>
    <w:rsid w:val="00E70ACE"/>
    <w:rsid w:val="00E70CD2"/>
    <w:rsid w:val="00E70DE8"/>
    <w:rsid w:val="00E71156"/>
    <w:rsid w:val="00E71963"/>
    <w:rsid w:val="00E71F4F"/>
    <w:rsid w:val="00E72001"/>
    <w:rsid w:val="00E73766"/>
    <w:rsid w:val="00E73CBE"/>
    <w:rsid w:val="00E74ADE"/>
    <w:rsid w:val="00E74F23"/>
    <w:rsid w:val="00E760B1"/>
    <w:rsid w:val="00E760E8"/>
    <w:rsid w:val="00E764F1"/>
    <w:rsid w:val="00E7674B"/>
    <w:rsid w:val="00E76B8C"/>
    <w:rsid w:val="00E76C9B"/>
    <w:rsid w:val="00E77AC1"/>
    <w:rsid w:val="00E77BA9"/>
    <w:rsid w:val="00E77D52"/>
    <w:rsid w:val="00E77F5E"/>
    <w:rsid w:val="00E809D7"/>
    <w:rsid w:val="00E80D4B"/>
    <w:rsid w:val="00E811B5"/>
    <w:rsid w:val="00E81384"/>
    <w:rsid w:val="00E815BC"/>
    <w:rsid w:val="00E8196A"/>
    <w:rsid w:val="00E82814"/>
    <w:rsid w:val="00E828B0"/>
    <w:rsid w:val="00E828F3"/>
    <w:rsid w:val="00E832A4"/>
    <w:rsid w:val="00E83539"/>
    <w:rsid w:val="00E83988"/>
    <w:rsid w:val="00E841D4"/>
    <w:rsid w:val="00E84645"/>
    <w:rsid w:val="00E84A56"/>
    <w:rsid w:val="00E84DC3"/>
    <w:rsid w:val="00E853A8"/>
    <w:rsid w:val="00E855CD"/>
    <w:rsid w:val="00E8598B"/>
    <w:rsid w:val="00E85F9F"/>
    <w:rsid w:val="00E8629F"/>
    <w:rsid w:val="00E86308"/>
    <w:rsid w:val="00E86364"/>
    <w:rsid w:val="00E875AF"/>
    <w:rsid w:val="00E87A22"/>
    <w:rsid w:val="00E87AAD"/>
    <w:rsid w:val="00E87AD6"/>
    <w:rsid w:val="00E87FDC"/>
    <w:rsid w:val="00E87FF2"/>
    <w:rsid w:val="00E9015A"/>
    <w:rsid w:val="00E90351"/>
    <w:rsid w:val="00E905D0"/>
    <w:rsid w:val="00E90B5C"/>
    <w:rsid w:val="00E90F11"/>
    <w:rsid w:val="00E912C9"/>
    <w:rsid w:val="00E9141D"/>
    <w:rsid w:val="00E91445"/>
    <w:rsid w:val="00E9186A"/>
    <w:rsid w:val="00E918D0"/>
    <w:rsid w:val="00E91ABA"/>
    <w:rsid w:val="00E91E9B"/>
    <w:rsid w:val="00E92EF0"/>
    <w:rsid w:val="00E938DE"/>
    <w:rsid w:val="00E93C28"/>
    <w:rsid w:val="00E9404D"/>
    <w:rsid w:val="00E94854"/>
    <w:rsid w:val="00E94AF7"/>
    <w:rsid w:val="00E954F5"/>
    <w:rsid w:val="00E95641"/>
    <w:rsid w:val="00E95AFF"/>
    <w:rsid w:val="00E95B10"/>
    <w:rsid w:val="00E96289"/>
    <w:rsid w:val="00E96557"/>
    <w:rsid w:val="00E96B4E"/>
    <w:rsid w:val="00E971AD"/>
    <w:rsid w:val="00E971F9"/>
    <w:rsid w:val="00E97930"/>
    <w:rsid w:val="00E97D55"/>
    <w:rsid w:val="00E97DAB"/>
    <w:rsid w:val="00E97DD0"/>
    <w:rsid w:val="00E97E95"/>
    <w:rsid w:val="00E97FED"/>
    <w:rsid w:val="00EA04E7"/>
    <w:rsid w:val="00EA07DC"/>
    <w:rsid w:val="00EA109B"/>
    <w:rsid w:val="00EA1A48"/>
    <w:rsid w:val="00EA2BC8"/>
    <w:rsid w:val="00EA37C6"/>
    <w:rsid w:val="00EA3820"/>
    <w:rsid w:val="00EA4ADB"/>
    <w:rsid w:val="00EA5326"/>
    <w:rsid w:val="00EA6297"/>
    <w:rsid w:val="00EA629E"/>
    <w:rsid w:val="00EA6961"/>
    <w:rsid w:val="00EA6D5D"/>
    <w:rsid w:val="00EA719A"/>
    <w:rsid w:val="00EA79D3"/>
    <w:rsid w:val="00EA7C89"/>
    <w:rsid w:val="00EB0316"/>
    <w:rsid w:val="00EB04D5"/>
    <w:rsid w:val="00EB17A0"/>
    <w:rsid w:val="00EB191A"/>
    <w:rsid w:val="00EB2512"/>
    <w:rsid w:val="00EB27DD"/>
    <w:rsid w:val="00EB2C1D"/>
    <w:rsid w:val="00EB2DAC"/>
    <w:rsid w:val="00EB30DB"/>
    <w:rsid w:val="00EB33CF"/>
    <w:rsid w:val="00EB3489"/>
    <w:rsid w:val="00EB39E0"/>
    <w:rsid w:val="00EB3DEC"/>
    <w:rsid w:val="00EB3F9E"/>
    <w:rsid w:val="00EB4750"/>
    <w:rsid w:val="00EB4870"/>
    <w:rsid w:val="00EB489D"/>
    <w:rsid w:val="00EB5241"/>
    <w:rsid w:val="00EB53F3"/>
    <w:rsid w:val="00EB5927"/>
    <w:rsid w:val="00EB6399"/>
    <w:rsid w:val="00EB6DEE"/>
    <w:rsid w:val="00EC087B"/>
    <w:rsid w:val="00EC115C"/>
    <w:rsid w:val="00EC1C32"/>
    <w:rsid w:val="00EC1D45"/>
    <w:rsid w:val="00EC20CC"/>
    <w:rsid w:val="00EC2215"/>
    <w:rsid w:val="00EC227F"/>
    <w:rsid w:val="00EC248C"/>
    <w:rsid w:val="00EC25A0"/>
    <w:rsid w:val="00EC2B65"/>
    <w:rsid w:val="00EC347E"/>
    <w:rsid w:val="00EC351E"/>
    <w:rsid w:val="00EC3E08"/>
    <w:rsid w:val="00EC3F1F"/>
    <w:rsid w:val="00EC438F"/>
    <w:rsid w:val="00EC4435"/>
    <w:rsid w:val="00EC4876"/>
    <w:rsid w:val="00EC4B61"/>
    <w:rsid w:val="00EC4E4F"/>
    <w:rsid w:val="00EC51B5"/>
    <w:rsid w:val="00EC6180"/>
    <w:rsid w:val="00EC6417"/>
    <w:rsid w:val="00EC7484"/>
    <w:rsid w:val="00EC764F"/>
    <w:rsid w:val="00EC79F9"/>
    <w:rsid w:val="00ED0C81"/>
    <w:rsid w:val="00ED1095"/>
    <w:rsid w:val="00ED1AF6"/>
    <w:rsid w:val="00ED2526"/>
    <w:rsid w:val="00ED2535"/>
    <w:rsid w:val="00ED3F27"/>
    <w:rsid w:val="00ED4326"/>
    <w:rsid w:val="00ED44A8"/>
    <w:rsid w:val="00ED55FB"/>
    <w:rsid w:val="00ED5B15"/>
    <w:rsid w:val="00ED6967"/>
    <w:rsid w:val="00ED6A81"/>
    <w:rsid w:val="00ED6AEA"/>
    <w:rsid w:val="00ED7446"/>
    <w:rsid w:val="00EE0851"/>
    <w:rsid w:val="00EE0B6B"/>
    <w:rsid w:val="00EE15E5"/>
    <w:rsid w:val="00EE15F3"/>
    <w:rsid w:val="00EE1C8F"/>
    <w:rsid w:val="00EE20AC"/>
    <w:rsid w:val="00EE2EBF"/>
    <w:rsid w:val="00EE3B7B"/>
    <w:rsid w:val="00EE428F"/>
    <w:rsid w:val="00EE4AE6"/>
    <w:rsid w:val="00EE502D"/>
    <w:rsid w:val="00EE5377"/>
    <w:rsid w:val="00EE5388"/>
    <w:rsid w:val="00EE54C7"/>
    <w:rsid w:val="00EE662B"/>
    <w:rsid w:val="00EE6C8C"/>
    <w:rsid w:val="00EE7458"/>
    <w:rsid w:val="00EE7528"/>
    <w:rsid w:val="00EE7566"/>
    <w:rsid w:val="00EE791D"/>
    <w:rsid w:val="00EF064A"/>
    <w:rsid w:val="00EF0F14"/>
    <w:rsid w:val="00EF100F"/>
    <w:rsid w:val="00EF27D9"/>
    <w:rsid w:val="00EF37CF"/>
    <w:rsid w:val="00EF39B3"/>
    <w:rsid w:val="00EF3FB5"/>
    <w:rsid w:val="00EF4349"/>
    <w:rsid w:val="00EF47E6"/>
    <w:rsid w:val="00EF4945"/>
    <w:rsid w:val="00EF4BC7"/>
    <w:rsid w:val="00EF55E1"/>
    <w:rsid w:val="00EF5BF4"/>
    <w:rsid w:val="00EF6E61"/>
    <w:rsid w:val="00EF6FAE"/>
    <w:rsid w:val="00EF71EA"/>
    <w:rsid w:val="00F00186"/>
    <w:rsid w:val="00F005D4"/>
    <w:rsid w:val="00F00A17"/>
    <w:rsid w:val="00F01625"/>
    <w:rsid w:val="00F0185D"/>
    <w:rsid w:val="00F01FE7"/>
    <w:rsid w:val="00F024B3"/>
    <w:rsid w:val="00F02521"/>
    <w:rsid w:val="00F02D29"/>
    <w:rsid w:val="00F034E1"/>
    <w:rsid w:val="00F03EC9"/>
    <w:rsid w:val="00F04496"/>
    <w:rsid w:val="00F0450F"/>
    <w:rsid w:val="00F04789"/>
    <w:rsid w:val="00F04AB0"/>
    <w:rsid w:val="00F04CDE"/>
    <w:rsid w:val="00F04F18"/>
    <w:rsid w:val="00F050AD"/>
    <w:rsid w:val="00F054CD"/>
    <w:rsid w:val="00F057D9"/>
    <w:rsid w:val="00F06771"/>
    <w:rsid w:val="00F06A2B"/>
    <w:rsid w:val="00F06B9C"/>
    <w:rsid w:val="00F06F4A"/>
    <w:rsid w:val="00F07C21"/>
    <w:rsid w:val="00F100B3"/>
    <w:rsid w:val="00F10912"/>
    <w:rsid w:val="00F111ED"/>
    <w:rsid w:val="00F11AC0"/>
    <w:rsid w:val="00F12761"/>
    <w:rsid w:val="00F129B9"/>
    <w:rsid w:val="00F13E88"/>
    <w:rsid w:val="00F140FA"/>
    <w:rsid w:val="00F14475"/>
    <w:rsid w:val="00F157BC"/>
    <w:rsid w:val="00F159AE"/>
    <w:rsid w:val="00F159CA"/>
    <w:rsid w:val="00F16717"/>
    <w:rsid w:val="00F16AC3"/>
    <w:rsid w:val="00F16F97"/>
    <w:rsid w:val="00F17C6D"/>
    <w:rsid w:val="00F2002E"/>
    <w:rsid w:val="00F20218"/>
    <w:rsid w:val="00F203FC"/>
    <w:rsid w:val="00F20B8C"/>
    <w:rsid w:val="00F212F5"/>
    <w:rsid w:val="00F21393"/>
    <w:rsid w:val="00F217CD"/>
    <w:rsid w:val="00F2307F"/>
    <w:rsid w:val="00F23FD5"/>
    <w:rsid w:val="00F24145"/>
    <w:rsid w:val="00F24DA5"/>
    <w:rsid w:val="00F24FDD"/>
    <w:rsid w:val="00F25007"/>
    <w:rsid w:val="00F2531A"/>
    <w:rsid w:val="00F26588"/>
    <w:rsid w:val="00F26CBE"/>
    <w:rsid w:val="00F26FCE"/>
    <w:rsid w:val="00F2705D"/>
    <w:rsid w:val="00F272F8"/>
    <w:rsid w:val="00F275A3"/>
    <w:rsid w:val="00F300D2"/>
    <w:rsid w:val="00F306B5"/>
    <w:rsid w:val="00F316ED"/>
    <w:rsid w:val="00F318BE"/>
    <w:rsid w:val="00F31E11"/>
    <w:rsid w:val="00F32145"/>
    <w:rsid w:val="00F32513"/>
    <w:rsid w:val="00F32AFD"/>
    <w:rsid w:val="00F33634"/>
    <w:rsid w:val="00F34BFB"/>
    <w:rsid w:val="00F34D36"/>
    <w:rsid w:val="00F34D3E"/>
    <w:rsid w:val="00F34E45"/>
    <w:rsid w:val="00F34F9E"/>
    <w:rsid w:val="00F35233"/>
    <w:rsid w:val="00F35B4A"/>
    <w:rsid w:val="00F35BAE"/>
    <w:rsid w:val="00F35F00"/>
    <w:rsid w:val="00F3631F"/>
    <w:rsid w:val="00F369AB"/>
    <w:rsid w:val="00F36C08"/>
    <w:rsid w:val="00F36EC2"/>
    <w:rsid w:val="00F37AEF"/>
    <w:rsid w:val="00F4067D"/>
    <w:rsid w:val="00F40C34"/>
    <w:rsid w:val="00F40F38"/>
    <w:rsid w:val="00F40FB7"/>
    <w:rsid w:val="00F41EC1"/>
    <w:rsid w:val="00F41F6C"/>
    <w:rsid w:val="00F41FBE"/>
    <w:rsid w:val="00F42767"/>
    <w:rsid w:val="00F43091"/>
    <w:rsid w:val="00F43352"/>
    <w:rsid w:val="00F43A09"/>
    <w:rsid w:val="00F441BE"/>
    <w:rsid w:val="00F4518D"/>
    <w:rsid w:val="00F4539A"/>
    <w:rsid w:val="00F45792"/>
    <w:rsid w:val="00F45ACC"/>
    <w:rsid w:val="00F45F59"/>
    <w:rsid w:val="00F46BE8"/>
    <w:rsid w:val="00F4725C"/>
    <w:rsid w:val="00F47AED"/>
    <w:rsid w:val="00F5006A"/>
    <w:rsid w:val="00F500CD"/>
    <w:rsid w:val="00F5049C"/>
    <w:rsid w:val="00F5055B"/>
    <w:rsid w:val="00F50F42"/>
    <w:rsid w:val="00F5227B"/>
    <w:rsid w:val="00F52D10"/>
    <w:rsid w:val="00F52EC3"/>
    <w:rsid w:val="00F5328E"/>
    <w:rsid w:val="00F53709"/>
    <w:rsid w:val="00F53833"/>
    <w:rsid w:val="00F54A07"/>
    <w:rsid w:val="00F55318"/>
    <w:rsid w:val="00F5548F"/>
    <w:rsid w:val="00F55498"/>
    <w:rsid w:val="00F555E3"/>
    <w:rsid w:val="00F57768"/>
    <w:rsid w:val="00F57B1E"/>
    <w:rsid w:val="00F604FC"/>
    <w:rsid w:val="00F60AB3"/>
    <w:rsid w:val="00F6179F"/>
    <w:rsid w:val="00F6266C"/>
    <w:rsid w:val="00F63E23"/>
    <w:rsid w:val="00F63EF4"/>
    <w:rsid w:val="00F641B8"/>
    <w:rsid w:val="00F641F1"/>
    <w:rsid w:val="00F6468F"/>
    <w:rsid w:val="00F6481E"/>
    <w:rsid w:val="00F65283"/>
    <w:rsid w:val="00F653D0"/>
    <w:rsid w:val="00F65E4E"/>
    <w:rsid w:val="00F66178"/>
    <w:rsid w:val="00F66692"/>
    <w:rsid w:val="00F666C3"/>
    <w:rsid w:val="00F6694F"/>
    <w:rsid w:val="00F67FC2"/>
    <w:rsid w:val="00F70768"/>
    <w:rsid w:val="00F707E1"/>
    <w:rsid w:val="00F7085E"/>
    <w:rsid w:val="00F7098C"/>
    <w:rsid w:val="00F70BBA"/>
    <w:rsid w:val="00F70CBB"/>
    <w:rsid w:val="00F71AB8"/>
    <w:rsid w:val="00F7222D"/>
    <w:rsid w:val="00F72B76"/>
    <w:rsid w:val="00F72F8E"/>
    <w:rsid w:val="00F75194"/>
    <w:rsid w:val="00F754ED"/>
    <w:rsid w:val="00F7598D"/>
    <w:rsid w:val="00F75B57"/>
    <w:rsid w:val="00F761FD"/>
    <w:rsid w:val="00F76454"/>
    <w:rsid w:val="00F7677E"/>
    <w:rsid w:val="00F76F01"/>
    <w:rsid w:val="00F7786E"/>
    <w:rsid w:val="00F779B3"/>
    <w:rsid w:val="00F80FC8"/>
    <w:rsid w:val="00F81AF1"/>
    <w:rsid w:val="00F81BCC"/>
    <w:rsid w:val="00F81E99"/>
    <w:rsid w:val="00F81FE7"/>
    <w:rsid w:val="00F82234"/>
    <w:rsid w:val="00F824CB"/>
    <w:rsid w:val="00F82C79"/>
    <w:rsid w:val="00F82E39"/>
    <w:rsid w:val="00F839C6"/>
    <w:rsid w:val="00F84308"/>
    <w:rsid w:val="00F84360"/>
    <w:rsid w:val="00F846BB"/>
    <w:rsid w:val="00F84BA4"/>
    <w:rsid w:val="00F850F6"/>
    <w:rsid w:val="00F85344"/>
    <w:rsid w:val="00F85EF5"/>
    <w:rsid w:val="00F86069"/>
    <w:rsid w:val="00F8626E"/>
    <w:rsid w:val="00F87AAA"/>
    <w:rsid w:val="00F87DDE"/>
    <w:rsid w:val="00F87ED6"/>
    <w:rsid w:val="00F90E76"/>
    <w:rsid w:val="00F9161B"/>
    <w:rsid w:val="00F91AD1"/>
    <w:rsid w:val="00F92889"/>
    <w:rsid w:val="00F92C2D"/>
    <w:rsid w:val="00F92C81"/>
    <w:rsid w:val="00F92E54"/>
    <w:rsid w:val="00F92EF2"/>
    <w:rsid w:val="00F93207"/>
    <w:rsid w:val="00F94A2E"/>
    <w:rsid w:val="00F94CA8"/>
    <w:rsid w:val="00F95EAD"/>
    <w:rsid w:val="00F96233"/>
    <w:rsid w:val="00F96780"/>
    <w:rsid w:val="00F9716B"/>
    <w:rsid w:val="00F977BA"/>
    <w:rsid w:val="00FA03D8"/>
    <w:rsid w:val="00FA0E4D"/>
    <w:rsid w:val="00FA10CB"/>
    <w:rsid w:val="00FA1186"/>
    <w:rsid w:val="00FA1223"/>
    <w:rsid w:val="00FA12CD"/>
    <w:rsid w:val="00FA152B"/>
    <w:rsid w:val="00FA1767"/>
    <w:rsid w:val="00FA1BD0"/>
    <w:rsid w:val="00FA24EF"/>
    <w:rsid w:val="00FA2B24"/>
    <w:rsid w:val="00FA310B"/>
    <w:rsid w:val="00FA364C"/>
    <w:rsid w:val="00FA37EB"/>
    <w:rsid w:val="00FA3B3B"/>
    <w:rsid w:val="00FA3D47"/>
    <w:rsid w:val="00FA3DD8"/>
    <w:rsid w:val="00FA4433"/>
    <w:rsid w:val="00FA4A10"/>
    <w:rsid w:val="00FA5C86"/>
    <w:rsid w:val="00FA5F6B"/>
    <w:rsid w:val="00FA6725"/>
    <w:rsid w:val="00FA7141"/>
    <w:rsid w:val="00FA7362"/>
    <w:rsid w:val="00FA77D6"/>
    <w:rsid w:val="00FA7841"/>
    <w:rsid w:val="00FB041B"/>
    <w:rsid w:val="00FB05A7"/>
    <w:rsid w:val="00FB0707"/>
    <w:rsid w:val="00FB1144"/>
    <w:rsid w:val="00FB1D70"/>
    <w:rsid w:val="00FB211D"/>
    <w:rsid w:val="00FB242C"/>
    <w:rsid w:val="00FB2A34"/>
    <w:rsid w:val="00FB2D69"/>
    <w:rsid w:val="00FB387F"/>
    <w:rsid w:val="00FB4031"/>
    <w:rsid w:val="00FB45D5"/>
    <w:rsid w:val="00FB514D"/>
    <w:rsid w:val="00FB5B49"/>
    <w:rsid w:val="00FB6219"/>
    <w:rsid w:val="00FB6401"/>
    <w:rsid w:val="00FB6BBE"/>
    <w:rsid w:val="00FB73D2"/>
    <w:rsid w:val="00FB7713"/>
    <w:rsid w:val="00FB77F8"/>
    <w:rsid w:val="00FB7A8C"/>
    <w:rsid w:val="00FB7CA2"/>
    <w:rsid w:val="00FB7D17"/>
    <w:rsid w:val="00FC0374"/>
    <w:rsid w:val="00FC05DA"/>
    <w:rsid w:val="00FC07BC"/>
    <w:rsid w:val="00FC1818"/>
    <w:rsid w:val="00FC205D"/>
    <w:rsid w:val="00FC2205"/>
    <w:rsid w:val="00FC2D95"/>
    <w:rsid w:val="00FC2FF5"/>
    <w:rsid w:val="00FC3726"/>
    <w:rsid w:val="00FC3BB4"/>
    <w:rsid w:val="00FC3FDF"/>
    <w:rsid w:val="00FC5184"/>
    <w:rsid w:val="00FC6791"/>
    <w:rsid w:val="00FD0191"/>
    <w:rsid w:val="00FD0317"/>
    <w:rsid w:val="00FD108A"/>
    <w:rsid w:val="00FD1132"/>
    <w:rsid w:val="00FD11E2"/>
    <w:rsid w:val="00FD1223"/>
    <w:rsid w:val="00FD1964"/>
    <w:rsid w:val="00FD1E26"/>
    <w:rsid w:val="00FD2C07"/>
    <w:rsid w:val="00FD2E4D"/>
    <w:rsid w:val="00FD2F24"/>
    <w:rsid w:val="00FD33FA"/>
    <w:rsid w:val="00FD39AD"/>
    <w:rsid w:val="00FD39B1"/>
    <w:rsid w:val="00FD40AC"/>
    <w:rsid w:val="00FD412E"/>
    <w:rsid w:val="00FD4489"/>
    <w:rsid w:val="00FD527E"/>
    <w:rsid w:val="00FD5438"/>
    <w:rsid w:val="00FD57C2"/>
    <w:rsid w:val="00FD5A38"/>
    <w:rsid w:val="00FD5FF4"/>
    <w:rsid w:val="00FD639C"/>
    <w:rsid w:val="00FD6778"/>
    <w:rsid w:val="00FD7CF9"/>
    <w:rsid w:val="00FD7EE6"/>
    <w:rsid w:val="00FD7F53"/>
    <w:rsid w:val="00FE049E"/>
    <w:rsid w:val="00FE095B"/>
    <w:rsid w:val="00FE0C7A"/>
    <w:rsid w:val="00FE156E"/>
    <w:rsid w:val="00FE2893"/>
    <w:rsid w:val="00FE29FA"/>
    <w:rsid w:val="00FE2BC1"/>
    <w:rsid w:val="00FE2E49"/>
    <w:rsid w:val="00FE38CC"/>
    <w:rsid w:val="00FE3CE4"/>
    <w:rsid w:val="00FE3F2F"/>
    <w:rsid w:val="00FE459A"/>
    <w:rsid w:val="00FE4774"/>
    <w:rsid w:val="00FE4B02"/>
    <w:rsid w:val="00FE51A8"/>
    <w:rsid w:val="00FE6615"/>
    <w:rsid w:val="00FE6C9E"/>
    <w:rsid w:val="00FE7777"/>
    <w:rsid w:val="00FE779E"/>
    <w:rsid w:val="00FE7E93"/>
    <w:rsid w:val="00FF0B52"/>
    <w:rsid w:val="00FF0F7B"/>
    <w:rsid w:val="00FF20DF"/>
    <w:rsid w:val="00FF36F3"/>
    <w:rsid w:val="00FF4B43"/>
    <w:rsid w:val="00FF4BBF"/>
    <w:rsid w:val="00FF4C67"/>
    <w:rsid w:val="00FF4C6D"/>
    <w:rsid w:val="00FF4DDA"/>
    <w:rsid w:val="00FF559F"/>
    <w:rsid w:val="00FF655A"/>
    <w:rsid w:val="00FF6576"/>
    <w:rsid w:val="00FF65E0"/>
    <w:rsid w:val="00FF6AB6"/>
    <w:rsid w:val="00FF761A"/>
    <w:rsid w:val="00FF7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655A9276"/>
  <w15:docId w15:val="{2EAD9035-3050-4C77-A046-788B76F62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72DDD"/>
    <w:pPr>
      <w:ind w:firstLine="720"/>
      <w:jc w:val="both"/>
    </w:pPr>
    <w:rPr>
      <w:sz w:val="24"/>
      <w:lang w:eastAsia="en-US"/>
    </w:rPr>
  </w:style>
  <w:style w:type="paragraph" w:styleId="Antrat1">
    <w:name w:val="heading 1"/>
    <w:basedOn w:val="prastasis"/>
    <w:next w:val="prastasis"/>
    <w:qFormat/>
    <w:pPr>
      <w:keepNext/>
      <w:ind w:firstLine="0"/>
      <w:jc w:val="left"/>
      <w:outlineLvl w:val="0"/>
    </w:pPr>
    <w:rPr>
      <w:b/>
    </w:rPr>
  </w:style>
  <w:style w:type="paragraph" w:styleId="Antrat2">
    <w:name w:val="heading 2"/>
    <w:basedOn w:val="prastasis"/>
    <w:next w:val="prastasis"/>
    <w:qFormat/>
    <w:pPr>
      <w:keepNext/>
      <w:ind w:left="360" w:firstLine="0"/>
      <w:jc w:val="center"/>
      <w:outlineLvl w:val="1"/>
    </w:pPr>
    <w:rPr>
      <w:b/>
    </w:rPr>
  </w:style>
  <w:style w:type="paragraph" w:styleId="Antrat3">
    <w:name w:val="heading 3"/>
    <w:basedOn w:val="prastasis"/>
    <w:qFormat/>
    <w:pPr>
      <w:spacing w:before="100" w:after="100"/>
      <w:ind w:firstLine="0"/>
      <w:jc w:val="left"/>
      <w:outlineLvl w:val="2"/>
    </w:pPr>
    <w:rPr>
      <w:b/>
      <w:sz w:val="27"/>
    </w:rPr>
  </w:style>
  <w:style w:type="paragraph" w:styleId="Antrat4">
    <w:name w:val="heading 4"/>
    <w:basedOn w:val="prastasis"/>
    <w:next w:val="prastasis"/>
    <w:qFormat/>
    <w:pPr>
      <w:keepNext/>
      <w:widowControl w:val="0"/>
      <w:shd w:val="clear" w:color="auto" w:fill="FFFFFF"/>
      <w:tabs>
        <w:tab w:val="left" w:pos="450"/>
        <w:tab w:val="left" w:pos="1080"/>
      </w:tabs>
      <w:autoSpaceDE w:val="0"/>
      <w:autoSpaceDN w:val="0"/>
      <w:adjustRightInd w:val="0"/>
      <w:spacing w:line="274" w:lineRule="exact"/>
      <w:ind w:firstLine="0"/>
      <w:jc w:val="left"/>
      <w:outlineLvl w:val="3"/>
    </w:pPr>
    <w:rPr>
      <w:color w:val="000000"/>
      <w:spacing w:val="-2"/>
    </w:rPr>
  </w:style>
  <w:style w:type="paragraph" w:styleId="Antrat5">
    <w:name w:val="heading 5"/>
    <w:basedOn w:val="prastasis"/>
    <w:next w:val="prastasis"/>
    <w:qFormat/>
    <w:pPr>
      <w:keepNext/>
      <w:ind w:left="1843" w:firstLine="284"/>
      <w:jc w:val="left"/>
      <w:outlineLvl w:val="4"/>
    </w:pPr>
    <w:rPr>
      <w:b/>
      <w:lang w:val="en-US"/>
    </w:rPr>
  </w:style>
  <w:style w:type="paragraph" w:styleId="Antrat6">
    <w:name w:val="heading 6"/>
    <w:basedOn w:val="prastasis"/>
    <w:next w:val="prastasis"/>
    <w:qFormat/>
    <w:pPr>
      <w:keepNext/>
      <w:widowControl w:val="0"/>
      <w:autoSpaceDE w:val="0"/>
      <w:autoSpaceDN w:val="0"/>
      <w:adjustRightInd w:val="0"/>
      <w:ind w:firstLine="0"/>
      <w:jc w:val="left"/>
      <w:outlineLvl w:val="5"/>
    </w:pPr>
    <w:rPr>
      <w:sz w:val="28"/>
      <w:lang w:val="en-US"/>
    </w:rPr>
  </w:style>
  <w:style w:type="paragraph" w:styleId="Antrat8">
    <w:name w:val="heading 8"/>
    <w:basedOn w:val="prastasis"/>
    <w:next w:val="prastasis"/>
    <w:qFormat/>
    <w:pPr>
      <w:keepNext/>
      <w:widowControl w:val="0"/>
      <w:autoSpaceDE w:val="0"/>
      <w:autoSpaceDN w:val="0"/>
      <w:adjustRightInd w:val="0"/>
      <w:ind w:firstLine="0"/>
      <w:jc w:val="left"/>
      <w:outlineLvl w:val="7"/>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CharDiagramaDiagramaDiagramaDiagrama">
    <w:name w:val="Char Char Char Diagrama Diagrama Diagrama Diagrama"/>
    <w:basedOn w:val="prastasis"/>
    <w:rsid w:val="00430130"/>
    <w:pPr>
      <w:spacing w:after="160" w:line="240" w:lineRule="exact"/>
      <w:ind w:firstLine="0"/>
      <w:jc w:val="left"/>
    </w:pPr>
    <w:rPr>
      <w:rFonts w:ascii="Tahoma" w:hAnsi="Tahoma"/>
      <w:sz w:val="20"/>
      <w:lang w:val="en-US"/>
    </w:rPr>
  </w:style>
  <w:style w:type="paragraph" w:customStyle="1" w:styleId="z-BottomofForm">
    <w:name w:val="z-Bottom of Form"/>
    <w:basedOn w:val="prastasis"/>
    <w:next w:val="prastasis"/>
    <w:hidden/>
    <w:pPr>
      <w:pBdr>
        <w:top w:val="single" w:sz="6" w:space="1" w:color="auto"/>
      </w:pBdr>
      <w:jc w:val="center"/>
    </w:pPr>
    <w:rPr>
      <w:rFonts w:ascii="Arial" w:hAnsi="Arial" w:cs="Arial"/>
      <w:vanish/>
      <w:sz w:val="16"/>
      <w:szCs w:val="16"/>
    </w:rPr>
  </w:style>
  <w:style w:type="character" w:styleId="Komentaronuoroda">
    <w:name w:val="annotation reference"/>
    <w:semiHidden/>
    <w:rPr>
      <w:sz w:val="16"/>
    </w:rPr>
  </w:style>
  <w:style w:type="paragraph" w:styleId="Komentarotekstas">
    <w:name w:val="annotation text"/>
    <w:basedOn w:val="prastasis"/>
    <w:semiHidden/>
    <w:rPr>
      <w:rFonts w:ascii="Arial" w:hAnsi="Arial"/>
      <w:spacing w:val="-5"/>
    </w:rPr>
  </w:style>
  <w:style w:type="paragraph" w:customStyle="1" w:styleId="z-TopofForm">
    <w:name w:val="z-Top of Form"/>
    <w:basedOn w:val="prastasis"/>
    <w:next w:val="prastasis"/>
    <w:hidden/>
    <w:pPr>
      <w:pBdr>
        <w:bottom w:val="single" w:sz="6" w:space="1" w:color="auto"/>
      </w:pBdr>
      <w:jc w:val="center"/>
    </w:pPr>
    <w:rPr>
      <w:rFonts w:ascii="Arial" w:hAnsi="Arial" w:cs="Arial"/>
      <w:vanish/>
      <w:sz w:val="16"/>
      <w:szCs w:val="16"/>
    </w:rPr>
  </w:style>
  <w:style w:type="paragraph" w:styleId="Antrats">
    <w:name w:val="header"/>
    <w:basedOn w:val="prastasis"/>
    <w:link w:val="AntratsDiagrama"/>
    <w:pPr>
      <w:tabs>
        <w:tab w:val="center" w:pos="4153"/>
        <w:tab w:val="right" w:pos="8306"/>
      </w:tabs>
    </w:pPr>
  </w:style>
  <w:style w:type="paragraph" w:styleId="Porat">
    <w:name w:val="footer"/>
    <w:basedOn w:val="prastasis"/>
    <w:link w:val="PoratDiagrama"/>
    <w:pPr>
      <w:tabs>
        <w:tab w:val="center" w:pos="4153"/>
        <w:tab w:val="right" w:pos="8306"/>
      </w:tabs>
    </w:pPr>
  </w:style>
  <w:style w:type="character" w:styleId="Hipersaitas">
    <w:name w:val="Hyperlink"/>
    <w:rPr>
      <w:color w:val="0000FF"/>
      <w:u w:val="single"/>
    </w:rPr>
  </w:style>
  <w:style w:type="character" w:styleId="Perirtashipersaitas">
    <w:name w:val="FollowedHyperlink"/>
    <w:rPr>
      <w:color w:val="800080"/>
      <w:u w:val="single"/>
    </w:rPr>
  </w:style>
  <w:style w:type="paragraph" w:styleId="Pagrindinistekstas">
    <w:name w:val="Body Text"/>
    <w:basedOn w:val="prastasis"/>
    <w:link w:val="PagrindinistekstasDiagrama"/>
    <w:uiPriority w:val="99"/>
    <w:pPr>
      <w:shd w:val="solid" w:color="FFFFFF" w:fill="FFFFFF"/>
      <w:ind w:right="5556" w:firstLine="0"/>
      <w:jc w:val="center"/>
    </w:pPr>
    <w:rPr>
      <w:b/>
      <w:sz w:val="27"/>
    </w:rPr>
  </w:style>
  <w:style w:type="paragraph" w:styleId="Pagrindiniotekstotrauka">
    <w:name w:val="Body Text Indent"/>
    <w:basedOn w:val="prastasis"/>
    <w:link w:val="PagrindiniotekstotraukaDiagrama"/>
    <w:pPr>
      <w:ind w:firstLine="709"/>
    </w:pPr>
  </w:style>
  <w:style w:type="paragraph" w:styleId="Pagrindiniotekstotrauka2">
    <w:name w:val="Body Text Indent 2"/>
    <w:basedOn w:val="prastasis"/>
    <w:pPr>
      <w:ind w:firstLine="1440"/>
    </w:pPr>
  </w:style>
  <w:style w:type="paragraph" w:styleId="Pagrindiniotekstotrauka3">
    <w:name w:val="Body Text Indent 3"/>
    <w:basedOn w:val="prastasis"/>
    <w:pPr>
      <w:ind w:firstLine="1429"/>
    </w:pPr>
  </w:style>
  <w:style w:type="paragraph" w:styleId="Pagrindinistekstas2">
    <w:name w:val="Body Text 2"/>
    <w:basedOn w:val="prastasis"/>
    <w:pPr>
      <w:ind w:firstLine="0"/>
      <w:jc w:val="center"/>
    </w:pPr>
  </w:style>
  <w:style w:type="paragraph" w:styleId="Pagrindinistekstas3">
    <w:name w:val="Body Text 3"/>
    <w:basedOn w:val="prastasis"/>
    <w:pPr>
      <w:ind w:firstLine="0"/>
    </w:pPr>
  </w:style>
  <w:style w:type="paragraph" w:styleId="Sraassuenkleliais">
    <w:name w:val="List Bullet"/>
    <w:basedOn w:val="prastasis"/>
    <w:autoRedefine/>
    <w:rsid w:val="00852D3D"/>
    <w:pPr>
      <w:widowControl w:val="0"/>
      <w:autoSpaceDE w:val="0"/>
      <w:autoSpaceDN w:val="0"/>
      <w:adjustRightInd w:val="0"/>
      <w:ind w:firstLine="0"/>
    </w:pPr>
    <w:rPr>
      <w:szCs w:val="24"/>
      <w:lang w:val="en-US"/>
    </w:rPr>
  </w:style>
  <w:style w:type="paragraph" w:styleId="Pavadinimas">
    <w:name w:val="Title"/>
    <w:basedOn w:val="prastasis"/>
    <w:link w:val="PavadinimasDiagrama"/>
    <w:qFormat/>
    <w:pPr>
      <w:ind w:firstLine="0"/>
      <w:jc w:val="center"/>
    </w:pPr>
    <w:rPr>
      <w:b/>
      <w:sz w:val="20"/>
    </w:rPr>
  </w:style>
  <w:style w:type="paragraph" w:styleId="Tekstoblokas">
    <w:name w:val="Block Text"/>
    <w:basedOn w:val="prastasis"/>
    <w:pPr>
      <w:widowControl w:val="0"/>
      <w:shd w:val="clear" w:color="auto" w:fill="FFFFFF"/>
      <w:autoSpaceDE w:val="0"/>
      <w:autoSpaceDN w:val="0"/>
      <w:adjustRightInd w:val="0"/>
      <w:spacing w:line="274" w:lineRule="exact"/>
      <w:ind w:left="1094" w:right="29" w:hanging="346"/>
      <w:jc w:val="left"/>
    </w:pPr>
    <w:rPr>
      <w:color w:val="000000"/>
      <w:spacing w:val="5"/>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Arial Unicode MS" w:eastAsia="Arial Unicode MS" w:hAnsi="Arial Unicode MS"/>
      <w:sz w:val="20"/>
      <w:lang w:val="en-GB"/>
    </w:rPr>
  </w:style>
  <w:style w:type="character" w:customStyle="1" w:styleId="typewriter">
    <w:name w:val="typewriter"/>
    <w:basedOn w:val="Numatytasispastraiposriftas"/>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Courier New" w:hAnsi="Courier New"/>
      <w:snapToGrid w:val="0"/>
      <w:sz w:val="20"/>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NormalCom">
    <w:name w:val="Normal + (Com"/>
    <w:basedOn w:val="prastasis"/>
    <w:link w:val="NormalComDiagrama"/>
    <w:pPr>
      <w:ind w:firstLine="0"/>
      <w:jc w:val="left"/>
    </w:pPr>
    <w:rPr>
      <w:color w:val="000000"/>
    </w:rPr>
  </w:style>
  <w:style w:type="character" w:customStyle="1" w:styleId="NormalComDiagrama">
    <w:name w:val="Normal + (Com Diagrama"/>
    <w:link w:val="NormalCom"/>
    <w:rsid w:val="00A31D48"/>
    <w:rPr>
      <w:color w:val="000000"/>
      <w:sz w:val="24"/>
      <w:lang w:val="lt-LT" w:eastAsia="en-US" w:bidi="ar-SA"/>
    </w:rPr>
  </w:style>
  <w:style w:type="paragraph" w:customStyle="1" w:styleId="prastasistinklapis">
    <w:name w:val="Įprastasis (tinklapis)"/>
    <w:basedOn w:val="prastasis"/>
    <w:pPr>
      <w:ind w:firstLine="0"/>
      <w:jc w:val="center"/>
    </w:pPr>
    <w:rPr>
      <w:b/>
    </w:rPr>
  </w:style>
  <w:style w:type="paragraph" w:styleId="Sraas2">
    <w:name w:val="List 2"/>
    <w:basedOn w:val="prastasis"/>
    <w:pPr>
      <w:numPr>
        <w:numId w:val="1"/>
      </w:numPr>
      <w:spacing w:line="360" w:lineRule="auto"/>
    </w:pPr>
  </w:style>
  <w:style w:type="paragraph" w:styleId="Dokumentostruktra">
    <w:name w:val="Document Map"/>
    <w:basedOn w:val="prastasis"/>
    <w:semiHidden/>
    <w:rsid w:val="00790AD3"/>
    <w:pPr>
      <w:shd w:val="clear" w:color="auto" w:fill="000080"/>
    </w:pPr>
    <w:rPr>
      <w:rFonts w:ascii="Tahoma" w:hAnsi="Tahoma" w:cs="Tahoma"/>
      <w:sz w:val="20"/>
    </w:rPr>
  </w:style>
  <w:style w:type="table" w:styleId="Lentelstinklelis">
    <w:name w:val="Table Grid"/>
    <w:basedOn w:val="prastojilentel"/>
    <w:rsid w:val="00F2500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A31D48"/>
    <w:pPr>
      <w:spacing w:after="200" w:line="276" w:lineRule="auto"/>
      <w:ind w:left="720" w:firstLine="0"/>
      <w:contextualSpacing/>
      <w:jc w:val="left"/>
    </w:pPr>
    <w:rPr>
      <w:rFonts w:ascii="Calibri" w:eastAsia="Calibri" w:hAnsi="Calibri"/>
      <w:sz w:val="22"/>
      <w:szCs w:val="22"/>
    </w:rPr>
  </w:style>
  <w:style w:type="paragraph" w:customStyle="1" w:styleId="Normal1">
    <w:name w:val="Normal1"/>
    <w:basedOn w:val="prastasis"/>
    <w:next w:val="Pagrindinistekstas"/>
    <w:link w:val="Normal1Diagrama"/>
    <w:rsid w:val="005F48B6"/>
    <w:pPr>
      <w:ind w:firstLine="0"/>
    </w:pPr>
    <w:rPr>
      <w:lang w:val="en-US" w:eastAsia="lt-LT"/>
    </w:rPr>
  </w:style>
  <w:style w:type="character" w:customStyle="1" w:styleId="Normal1Diagrama">
    <w:name w:val="Normal1 Diagrama"/>
    <w:link w:val="Normal1"/>
    <w:rsid w:val="009F7E49"/>
    <w:rPr>
      <w:sz w:val="24"/>
      <w:lang w:val="en-US" w:eastAsia="lt-LT" w:bidi="ar-SA"/>
    </w:rPr>
  </w:style>
  <w:style w:type="table" w:styleId="Lentelstema">
    <w:name w:val="Table Theme"/>
    <w:basedOn w:val="prastojilentel"/>
    <w:rsid w:val="002F10D0"/>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8C4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eastAsia="lt-LT"/>
    </w:rPr>
  </w:style>
  <w:style w:type="character" w:customStyle="1" w:styleId="dpav">
    <w:name w:val="dpav"/>
    <w:rsid w:val="002C62C1"/>
    <w:rPr>
      <w:sz w:val="26"/>
      <w:szCs w:val="26"/>
    </w:rPr>
  </w:style>
  <w:style w:type="paragraph" w:styleId="Sraas">
    <w:name w:val="List"/>
    <w:basedOn w:val="prastasis"/>
    <w:rsid w:val="00E67556"/>
    <w:pPr>
      <w:ind w:left="283" w:hanging="283"/>
    </w:pPr>
  </w:style>
  <w:style w:type="paragraph" w:styleId="Paprastasistekstas">
    <w:name w:val="Plain Text"/>
    <w:basedOn w:val="prastasis"/>
    <w:rsid w:val="00E67556"/>
    <w:pPr>
      <w:ind w:firstLine="0"/>
      <w:jc w:val="left"/>
    </w:pPr>
    <w:rPr>
      <w:rFonts w:ascii="Courier New" w:hAnsi="Courier New" w:cs="Courier New"/>
      <w:sz w:val="20"/>
      <w:lang w:eastAsia="lt-LT"/>
    </w:rPr>
  </w:style>
  <w:style w:type="paragraph" w:customStyle="1" w:styleId="WW-PlainText">
    <w:name w:val="WW-Plain Text"/>
    <w:basedOn w:val="prastasis"/>
    <w:rsid w:val="00E67556"/>
    <w:pPr>
      <w:ind w:firstLine="0"/>
      <w:jc w:val="left"/>
    </w:pPr>
    <w:rPr>
      <w:rFonts w:ascii="Courier New" w:hAnsi="Courier New"/>
      <w:sz w:val="20"/>
    </w:rPr>
  </w:style>
  <w:style w:type="paragraph" w:customStyle="1" w:styleId="WW-BodyText3">
    <w:name w:val="WW-Body Text 3"/>
    <w:basedOn w:val="prastasis"/>
    <w:rsid w:val="00E67556"/>
    <w:pPr>
      <w:suppressAutoHyphens/>
      <w:ind w:firstLine="0"/>
      <w:jc w:val="left"/>
    </w:pPr>
    <w:rPr>
      <w:sz w:val="22"/>
    </w:rPr>
  </w:style>
  <w:style w:type="character" w:styleId="Grietas">
    <w:name w:val="Strong"/>
    <w:uiPriority w:val="22"/>
    <w:qFormat/>
    <w:rsid w:val="005048D7"/>
    <w:rPr>
      <w:b/>
      <w:bCs/>
    </w:rPr>
  </w:style>
  <w:style w:type="paragraph" w:customStyle="1" w:styleId="FR1">
    <w:name w:val="FR1"/>
    <w:rsid w:val="00010720"/>
    <w:pPr>
      <w:widowControl w:val="0"/>
      <w:autoSpaceDE w:val="0"/>
      <w:autoSpaceDN w:val="0"/>
      <w:adjustRightInd w:val="0"/>
      <w:spacing w:line="259" w:lineRule="auto"/>
      <w:ind w:firstLine="720"/>
      <w:jc w:val="both"/>
    </w:pPr>
    <w:rPr>
      <w:rFonts w:ascii="Arial" w:hAnsi="Arial" w:cs="Arial"/>
      <w:i/>
      <w:iCs/>
      <w:sz w:val="22"/>
      <w:szCs w:val="22"/>
      <w:lang w:eastAsia="en-US"/>
    </w:rPr>
  </w:style>
  <w:style w:type="character" w:styleId="Puslapionumeris">
    <w:name w:val="page number"/>
    <w:basedOn w:val="Numatytasispastraiposriftas"/>
    <w:rsid w:val="007D2983"/>
  </w:style>
  <w:style w:type="character" w:customStyle="1" w:styleId="Typewriter0">
    <w:name w:val="Typewriter"/>
    <w:rsid w:val="009112FF"/>
    <w:rPr>
      <w:rFonts w:ascii="Courier New" w:hAnsi="Courier New"/>
      <w:sz w:val="20"/>
    </w:rPr>
  </w:style>
  <w:style w:type="paragraph" w:customStyle="1" w:styleId="ISTATYMAS">
    <w:name w:val="ISTATYMAS"/>
    <w:rsid w:val="009E4D5A"/>
    <w:pPr>
      <w:autoSpaceDE w:val="0"/>
      <w:autoSpaceDN w:val="0"/>
      <w:adjustRightInd w:val="0"/>
      <w:jc w:val="center"/>
    </w:pPr>
    <w:rPr>
      <w:rFonts w:ascii="TimesLT" w:hAnsi="TimesLT"/>
      <w:lang w:val="en-US" w:eastAsia="en-US"/>
    </w:rPr>
  </w:style>
  <w:style w:type="character" w:styleId="HTMLspausdinimomainl">
    <w:name w:val="HTML Typewriter"/>
    <w:rsid w:val="009E4D5A"/>
    <w:rPr>
      <w:rFonts w:ascii="Courier New" w:eastAsia="Courier New" w:hAnsi="Courier New" w:cs="HelveticaLT"/>
      <w:sz w:val="20"/>
      <w:szCs w:val="20"/>
    </w:rPr>
  </w:style>
  <w:style w:type="paragraph" w:customStyle="1" w:styleId="istatymas0">
    <w:name w:val="istatymas"/>
    <w:basedOn w:val="prastasis"/>
    <w:rsid w:val="009E4D5A"/>
    <w:pPr>
      <w:spacing w:before="100" w:beforeAutospacing="1" w:after="100" w:afterAutospacing="1"/>
      <w:ind w:firstLine="0"/>
      <w:jc w:val="left"/>
    </w:pPr>
    <w:rPr>
      <w:szCs w:val="24"/>
      <w:lang w:eastAsia="lt-LT"/>
    </w:rPr>
  </w:style>
  <w:style w:type="paragraph" w:customStyle="1" w:styleId="prastasis1">
    <w:name w:val="Įprastasis1"/>
    <w:basedOn w:val="prastasis"/>
    <w:link w:val="prastasis1Diagrama"/>
    <w:rsid w:val="00DD040E"/>
    <w:rPr>
      <w:lang w:val="en-GB"/>
    </w:rPr>
  </w:style>
  <w:style w:type="paragraph" w:customStyle="1" w:styleId="MAZAS">
    <w:name w:val="MAZAS"/>
    <w:rsid w:val="00BB5A6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BB5A60"/>
    <w:pPr>
      <w:autoSpaceDE w:val="0"/>
      <w:autoSpaceDN w:val="0"/>
      <w:adjustRightInd w:val="0"/>
      <w:jc w:val="center"/>
    </w:pPr>
    <w:rPr>
      <w:rFonts w:ascii="TimesLT" w:hAnsi="TimesLT"/>
      <w:b/>
      <w:bCs/>
      <w:caps/>
      <w:lang w:val="en-US" w:eastAsia="en-US"/>
    </w:rPr>
  </w:style>
  <w:style w:type="paragraph" w:customStyle="1" w:styleId="CharCharCharDiagramaDiagramaDiagramaDiagrama1">
    <w:name w:val="Char Char Char Diagrama Diagrama Diagrama Diagrama1"/>
    <w:basedOn w:val="prastasis"/>
    <w:rsid w:val="00DF18AF"/>
    <w:pPr>
      <w:spacing w:after="160" w:line="240" w:lineRule="exact"/>
      <w:ind w:firstLine="0"/>
      <w:jc w:val="left"/>
    </w:pPr>
    <w:rPr>
      <w:rFonts w:ascii="Tahoma" w:hAnsi="Tahoma"/>
      <w:sz w:val="20"/>
      <w:lang w:val="en-US"/>
    </w:rPr>
  </w:style>
  <w:style w:type="paragraph" w:customStyle="1" w:styleId="Tekstas">
    <w:name w:val="Tekstas"/>
    <w:basedOn w:val="prastasis"/>
    <w:rsid w:val="00031A33"/>
    <w:pPr>
      <w:widowControl w:val="0"/>
      <w:suppressAutoHyphens/>
      <w:ind w:firstLine="0"/>
    </w:pPr>
    <w:rPr>
      <w:rFonts w:ascii="Thorndale" w:eastAsia="HG Mincho Light J" w:hAnsi="Thorndale" w:cs="Arial Unicode MS"/>
      <w:color w:val="000000"/>
      <w:szCs w:val="24"/>
      <w:lang w:bidi="en-US"/>
    </w:rPr>
  </w:style>
  <w:style w:type="paragraph" w:customStyle="1" w:styleId="Pagrindinistekstas31">
    <w:name w:val="Pagrindinis tekstas 31"/>
    <w:basedOn w:val="prastasis"/>
    <w:rsid w:val="00150A1D"/>
    <w:pPr>
      <w:tabs>
        <w:tab w:val="left" w:pos="1500"/>
        <w:tab w:val="left" w:pos="2160"/>
        <w:tab w:val="left" w:pos="2880"/>
        <w:tab w:val="left" w:pos="3600"/>
        <w:tab w:val="center" w:pos="4639"/>
        <w:tab w:val="left" w:pos="5040"/>
        <w:tab w:val="left" w:pos="5940"/>
        <w:tab w:val="left" w:pos="6480"/>
        <w:tab w:val="left" w:pos="7185"/>
      </w:tabs>
      <w:suppressAutoHyphens/>
      <w:ind w:firstLine="0"/>
      <w:jc w:val="left"/>
    </w:pPr>
    <w:rPr>
      <w:b/>
      <w:bCs/>
      <w:szCs w:val="24"/>
      <w:lang w:eastAsia="ar-SA"/>
    </w:rPr>
  </w:style>
  <w:style w:type="paragraph" w:customStyle="1" w:styleId="Antrinispavadinimas">
    <w:name w:val="Antrinis pavadinimas"/>
    <w:basedOn w:val="prastasis"/>
    <w:qFormat/>
    <w:rsid w:val="00894DED"/>
    <w:pPr>
      <w:spacing w:after="60"/>
      <w:ind w:firstLine="0"/>
      <w:jc w:val="center"/>
      <w:outlineLvl w:val="1"/>
    </w:pPr>
    <w:rPr>
      <w:rFonts w:ascii="Arial" w:hAnsi="Arial" w:cs="Arial"/>
      <w:szCs w:val="24"/>
      <w:lang w:val="en-US"/>
    </w:rPr>
  </w:style>
  <w:style w:type="paragraph" w:customStyle="1" w:styleId="Default">
    <w:name w:val="Default"/>
    <w:rsid w:val="00617A71"/>
    <w:pPr>
      <w:autoSpaceDE w:val="0"/>
      <w:autoSpaceDN w:val="0"/>
      <w:adjustRightInd w:val="0"/>
    </w:pPr>
    <w:rPr>
      <w:color w:val="000000"/>
      <w:sz w:val="24"/>
      <w:szCs w:val="24"/>
    </w:rPr>
  </w:style>
  <w:style w:type="paragraph" w:customStyle="1" w:styleId="Linija">
    <w:name w:val="Linija"/>
    <w:basedOn w:val="MAZAS"/>
    <w:rsid w:val="00203457"/>
    <w:pPr>
      <w:autoSpaceDE/>
      <w:autoSpaceDN/>
      <w:adjustRightInd/>
      <w:ind w:firstLine="0"/>
      <w:jc w:val="center"/>
    </w:pPr>
    <w:rPr>
      <w:snapToGrid w:val="0"/>
      <w:color w:val="auto"/>
      <w:sz w:val="12"/>
      <w:szCs w:val="20"/>
    </w:rPr>
  </w:style>
  <w:style w:type="paragraph" w:customStyle="1" w:styleId="DiagramaDiagrama3CharChar">
    <w:name w:val="Diagrama Diagrama3 Char Char"/>
    <w:basedOn w:val="prastasis"/>
    <w:rsid w:val="00FD7CF9"/>
    <w:pPr>
      <w:spacing w:after="160" w:line="240" w:lineRule="exact"/>
      <w:ind w:firstLine="0"/>
      <w:jc w:val="left"/>
    </w:pPr>
    <w:rPr>
      <w:rFonts w:ascii="Tahoma" w:hAnsi="Tahoma"/>
      <w:sz w:val="20"/>
      <w:lang w:val="en-US"/>
    </w:rPr>
  </w:style>
  <w:style w:type="character" w:customStyle="1" w:styleId="prastasis1Diagrama">
    <w:name w:val="Įprastasis1 Diagrama"/>
    <w:link w:val="prastasis1"/>
    <w:rsid w:val="00BC41E1"/>
    <w:rPr>
      <w:sz w:val="24"/>
      <w:lang w:val="en-GB" w:eastAsia="en-US" w:bidi="ar-SA"/>
    </w:rPr>
  </w:style>
  <w:style w:type="paragraph" w:customStyle="1" w:styleId="DefaultParagraphFont1">
    <w:name w:val="Default Paragraph Font1"/>
    <w:next w:val="prastasis"/>
    <w:rsid w:val="004B13BF"/>
    <w:rPr>
      <w:lang w:eastAsia="en-US"/>
    </w:rPr>
  </w:style>
  <w:style w:type="paragraph" w:customStyle="1" w:styleId="Nuostatai">
    <w:name w:val="Nuostatai"/>
    <w:basedOn w:val="Sraassunumeriais2"/>
    <w:autoRedefine/>
    <w:rsid w:val="009B45F4"/>
    <w:pPr>
      <w:tabs>
        <w:tab w:val="clear" w:pos="719"/>
        <w:tab w:val="left" w:pos="960"/>
        <w:tab w:val="left" w:pos="1440"/>
        <w:tab w:val="left" w:pos="1560"/>
      </w:tabs>
      <w:spacing w:line="360" w:lineRule="auto"/>
      <w:ind w:left="0" w:firstLine="0"/>
      <w:jc w:val="center"/>
    </w:pPr>
    <w:rPr>
      <w:b/>
      <w:szCs w:val="24"/>
      <w:lang w:eastAsia="lt-LT"/>
    </w:rPr>
  </w:style>
  <w:style w:type="paragraph" w:customStyle="1" w:styleId="Dalys">
    <w:name w:val="Dalys"/>
    <w:basedOn w:val="Pavadinimas"/>
    <w:next w:val="Dokumentostruktra"/>
    <w:rsid w:val="009B45F4"/>
    <w:pPr>
      <w:numPr>
        <w:numId w:val="2"/>
      </w:numPr>
    </w:pPr>
    <w:rPr>
      <w:bCs/>
      <w:caps/>
      <w:kern w:val="22"/>
      <w:sz w:val="24"/>
      <w:szCs w:val="24"/>
      <w:lang w:val="en-GB"/>
    </w:rPr>
  </w:style>
  <w:style w:type="paragraph" w:styleId="Sraassunumeriais2">
    <w:name w:val="List Number 2"/>
    <w:basedOn w:val="prastasis"/>
    <w:rsid w:val="009B45F4"/>
    <w:pPr>
      <w:tabs>
        <w:tab w:val="num" w:pos="719"/>
      </w:tabs>
      <w:ind w:left="719" w:hanging="180"/>
    </w:pPr>
  </w:style>
  <w:style w:type="paragraph" w:customStyle="1" w:styleId="CharCharDiagramaDiagramaCharCharDiagramaDiagrama1CharCharDiagramaDiagramaCharCharDiagramaDiagramaCharCharDiagramaDiagramaCharCharCharDiagramaChar">
    <w:name w:val="Char Char Diagrama Diagrama Char Char Diagrama Diagrama1 Char Char Diagrama Diagrama Char Char Diagrama Diagrama Char Char Diagrama Diagrama Char Char Char Diagrama Char"/>
    <w:basedOn w:val="prastasis"/>
    <w:rsid w:val="00175036"/>
    <w:pPr>
      <w:spacing w:after="160" w:line="240" w:lineRule="exact"/>
      <w:ind w:firstLine="0"/>
      <w:jc w:val="left"/>
    </w:pPr>
    <w:rPr>
      <w:rFonts w:ascii="Tahoma" w:hAnsi="Tahoma"/>
      <w:sz w:val="20"/>
      <w:lang w:val="en-US"/>
    </w:rPr>
  </w:style>
  <w:style w:type="paragraph" w:customStyle="1" w:styleId="Char">
    <w:name w:val="Char"/>
    <w:basedOn w:val="prastasis"/>
    <w:rsid w:val="00D80011"/>
    <w:pPr>
      <w:spacing w:after="160" w:line="240" w:lineRule="exact"/>
      <w:ind w:firstLine="0"/>
      <w:jc w:val="left"/>
    </w:pPr>
    <w:rPr>
      <w:rFonts w:ascii="Tahoma" w:hAnsi="Tahoma"/>
      <w:sz w:val="20"/>
      <w:lang w:val="en-US"/>
    </w:rPr>
  </w:style>
  <w:style w:type="paragraph" w:customStyle="1" w:styleId="DiagramaDiagramaCharCharDiagramaDiagramaDiagramaCharChar">
    <w:name w:val="Diagrama Diagrama Char Char Diagrama Diagrama Diagrama Char Char"/>
    <w:basedOn w:val="prastasis"/>
    <w:rsid w:val="009833E8"/>
    <w:pPr>
      <w:spacing w:after="160" w:line="240" w:lineRule="exact"/>
      <w:ind w:firstLine="0"/>
      <w:jc w:val="left"/>
    </w:pPr>
    <w:rPr>
      <w:rFonts w:ascii="Verdana" w:hAnsi="Verdana"/>
      <w:sz w:val="20"/>
      <w:lang w:val="en-US" w:eastAsia="lt-LT"/>
    </w:rPr>
  </w:style>
  <w:style w:type="paragraph" w:customStyle="1" w:styleId="DiagramaDiagramaCharCharDiagramaDiagramaDiagrama">
    <w:name w:val="Diagrama Diagrama Char Char Diagrama Diagrama Diagrama"/>
    <w:basedOn w:val="prastasis"/>
    <w:rsid w:val="006E320C"/>
    <w:pPr>
      <w:spacing w:after="160" w:line="240" w:lineRule="exact"/>
      <w:ind w:firstLine="0"/>
      <w:jc w:val="left"/>
    </w:pPr>
    <w:rPr>
      <w:rFonts w:ascii="Verdana" w:hAnsi="Verdana"/>
      <w:sz w:val="20"/>
      <w:lang w:val="en-US" w:eastAsia="lt-LT"/>
    </w:rPr>
  </w:style>
  <w:style w:type="paragraph" w:customStyle="1" w:styleId="Hyperlink1">
    <w:name w:val="Hyperlink1"/>
    <w:rsid w:val="00292920"/>
    <w:pPr>
      <w:autoSpaceDE w:val="0"/>
      <w:autoSpaceDN w:val="0"/>
      <w:adjustRightInd w:val="0"/>
      <w:ind w:firstLine="312"/>
      <w:jc w:val="both"/>
    </w:pPr>
    <w:rPr>
      <w:rFonts w:ascii="TimesLT" w:hAnsi="TimesLT"/>
      <w:lang w:val="en-US" w:eastAsia="en-US"/>
    </w:rPr>
  </w:style>
  <w:style w:type="paragraph" w:customStyle="1" w:styleId="DiagramaDiagramaCharCharDiagramaDiagramaDiagramaCharCharDiagramaDiagramaCharChar">
    <w:name w:val="Diagrama Diagrama Char Char Diagrama Diagrama Diagrama Char Char Diagrama Diagrama Char Char"/>
    <w:basedOn w:val="prastasis"/>
    <w:rsid w:val="00C93AC5"/>
    <w:pPr>
      <w:spacing w:after="160" w:line="240" w:lineRule="exact"/>
      <w:ind w:firstLine="0"/>
      <w:jc w:val="left"/>
    </w:pPr>
    <w:rPr>
      <w:rFonts w:ascii="Verdana" w:hAnsi="Verdana"/>
      <w:sz w:val="20"/>
      <w:lang w:val="en-US" w:eastAsia="lt-LT"/>
    </w:rPr>
  </w:style>
  <w:style w:type="paragraph" w:customStyle="1" w:styleId="CharChar">
    <w:name w:val="Char Char"/>
    <w:basedOn w:val="prastasis"/>
    <w:rsid w:val="005B0983"/>
    <w:pPr>
      <w:spacing w:after="160" w:line="240" w:lineRule="exact"/>
      <w:ind w:firstLine="0"/>
      <w:jc w:val="left"/>
    </w:pPr>
    <w:rPr>
      <w:rFonts w:ascii="Verdana" w:hAnsi="Verdana"/>
      <w:sz w:val="20"/>
      <w:lang w:val="en-US" w:eastAsia="lt-LT"/>
    </w:rPr>
  </w:style>
  <w:style w:type="paragraph" w:customStyle="1" w:styleId="CharCharDiagramaDiagramaCharChar">
    <w:name w:val="Char Char Diagrama Diagrama Char Char"/>
    <w:basedOn w:val="prastasis"/>
    <w:rsid w:val="007F4A82"/>
    <w:pPr>
      <w:spacing w:after="160" w:line="240" w:lineRule="exact"/>
      <w:ind w:firstLine="0"/>
      <w:jc w:val="left"/>
    </w:pPr>
    <w:rPr>
      <w:rFonts w:ascii="Tahoma" w:hAnsi="Tahoma"/>
      <w:sz w:val="20"/>
      <w:lang w:val="en-US"/>
    </w:rPr>
  </w:style>
  <w:style w:type="paragraph" w:customStyle="1" w:styleId="DiagramaDiagramaDiagrama">
    <w:name w:val="Diagrama Diagrama Diagrama"/>
    <w:basedOn w:val="prastasis"/>
    <w:rsid w:val="00661D22"/>
    <w:pPr>
      <w:spacing w:after="160" w:line="240" w:lineRule="exact"/>
      <w:ind w:firstLine="0"/>
      <w:jc w:val="left"/>
    </w:pPr>
    <w:rPr>
      <w:rFonts w:ascii="Verdana" w:hAnsi="Verdana"/>
      <w:sz w:val="20"/>
      <w:lang w:val="en-US" w:eastAsia="lt-LT"/>
    </w:rPr>
  </w:style>
  <w:style w:type="paragraph" w:customStyle="1" w:styleId="DiagramaCharCharDiagramaCharChar">
    <w:name w:val="Diagrama Char Char Diagrama Char Char"/>
    <w:basedOn w:val="prastasis"/>
    <w:rsid w:val="00644613"/>
    <w:pPr>
      <w:spacing w:after="160" w:line="240" w:lineRule="exact"/>
      <w:ind w:firstLine="0"/>
      <w:jc w:val="left"/>
    </w:pPr>
    <w:rPr>
      <w:rFonts w:ascii="Tahoma" w:hAnsi="Tahoma"/>
      <w:sz w:val="20"/>
      <w:lang w:val="en-US"/>
    </w:rPr>
  </w:style>
  <w:style w:type="character" w:customStyle="1" w:styleId="PagrindiniotekstotraukaDiagrama">
    <w:name w:val="Pagrindinio teksto įtrauka Diagrama"/>
    <w:link w:val="Pagrindiniotekstotrauka"/>
    <w:locked/>
    <w:rsid w:val="007A181F"/>
    <w:rPr>
      <w:sz w:val="24"/>
      <w:lang w:val="lt-LT" w:eastAsia="en-US" w:bidi="ar-SA"/>
    </w:rPr>
  </w:style>
  <w:style w:type="paragraph" w:customStyle="1" w:styleId="DiagramaDiagramaDiagramaDiagramaDiagramaDiagrama1DiagramaDiagramaDiagramaDiagramaDiagramaDiagramaDiagramaDiagramaDiagrama1DiagramaDiagramaDiagramaDiagramaDiagramaDiagramaCharCharDiagramaDiagramaCharChar">
    <w:name w:val="Diagrama Diagrama Diagrama Diagrama Diagrama Diagrama1 Diagrama Diagrama Diagrama Diagrama Diagrama Diagrama Diagrama Diagrama Diagrama1 Diagrama Diagrama Diagrama Diagrama Diagrama Diagrama Char Char Diagrama Diagrama Char Char"/>
    <w:basedOn w:val="prastasis"/>
    <w:rsid w:val="00CF68F5"/>
    <w:pPr>
      <w:spacing w:after="160" w:line="240" w:lineRule="exact"/>
      <w:ind w:firstLine="0"/>
      <w:jc w:val="left"/>
    </w:pPr>
    <w:rPr>
      <w:rFonts w:ascii="Tahoma" w:hAnsi="Tahoma"/>
      <w:sz w:val="20"/>
      <w:lang w:val="en-US"/>
    </w:rPr>
  </w:style>
  <w:style w:type="character" w:customStyle="1" w:styleId="AntratsDiagrama">
    <w:name w:val="Antraštės Diagrama"/>
    <w:link w:val="Antrats"/>
    <w:rsid w:val="000519EB"/>
    <w:rPr>
      <w:sz w:val="24"/>
      <w:lang w:eastAsia="en-US"/>
    </w:rPr>
  </w:style>
  <w:style w:type="character" w:customStyle="1" w:styleId="HTMLiankstoformatuotasDiagrama">
    <w:name w:val="HTML iš anksto formatuotas Diagrama"/>
    <w:link w:val="HTMLiankstoformatuotas"/>
    <w:rsid w:val="003E211F"/>
    <w:rPr>
      <w:rFonts w:ascii="Courier New" w:hAnsi="Courier New"/>
    </w:rPr>
  </w:style>
  <w:style w:type="paragraph" w:styleId="Sraopastraipa">
    <w:name w:val="List Paragraph"/>
    <w:basedOn w:val="prastasis"/>
    <w:qFormat/>
    <w:rsid w:val="008D0123"/>
    <w:pPr>
      <w:ind w:left="720" w:firstLine="0"/>
      <w:jc w:val="left"/>
    </w:pPr>
    <w:rPr>
      <w:rFonts w:eastAsia="Calibri"/>
      <w:szCs w:val="24"/>
      <w:lang w:eastAsia="lt-LT"/>
    </w:rPr>
  </w:style>
  <w:style w:type="character" w:customStyle="1" w:styleId="apple-converted-space">
    <w:name w:val="apple-converted-space"/>
    <w:basedOn w:val="Numatytasispastraiposriftas"/>
    <w:rsid w:val="007D6941"/>
  </w:style>
  <w:style w:type="paragraph" w:styleId="Z-Formospradia">
    <w:name w:val="HTML Top of Form"/>
    <w:basedOn w:val="prastasis"/>
    <w:next w:val="prastasis"/>
    <w:link w:val="Z-FormospradiaDiagrama"/>
    <w:hidden/>
    <w:rsid w:val="00610954"/>
    <w:pPr>
      <w:pBdr>
        <w:bottom w:val="single" w:sz="6" w:space="1" w:color="auto"/>
      </w:pBdr>
      <w:jc w:val="center"/>
    </w:pPr>
    <w:rPr>
      <w:rFonts w:ascii="Arial" w:hAnsi="Arial" w:cs="Arial"/>
      <w:vanish/>
      <w:sz w:val="16"/>
      <w:szCs w:val="16"/>
    </w:rPr>
  </w:style>
  <w:style w:type="character" w:customStyle="1" w:styleId="Z-FormospradiaDiagrama">
    <w:name w:val="Z-Formos pradžia Diagrama"/>
    <w:link w:val="Z-Formospradia"/>
    <w:rsid w:val="00610954"/>
    <w:rPr>
      <w:rFonts w:ascii="Arial" w:hAnsi="Arial" w:cs="Arial"/>
      <w:vanish/>
      <w:sz w:val="16"/>
      <w:szCs w:val="16"/>
      <w:lang w:eastAsia="en-US"/>
    </w:rPr>
  </w:style>
  <w:style w:type="character" w:styleId="Eilutsnumeris">
    <w:name w:val="line number"/>
    <w:basedOn w:val="Numatytasispastraiposriftas"/>
    <w:unhideWhenUsed/>
    <w:rsid w:val="00625C49"/>
  </w:style>
  <w:style w:type="character" w:styleId="Rykinuoroda">
    <w:name w:val="Intense Reference"/>
    <w:uiPriority w:val="32"/>
    <w:qFormat/>
    <w:rsid w:val="000A79A9"/>
    <w:rPr>
      <w:b/>
      <w:bCs/>
      <w:i/>
      <w:iCs/>
      <w:caps/>
      <w:color w:val="5B9BD5"/>
    </w:rPr>
  </w:style>
  <w:style w:type="character" w:customStyle="1" w:styleId="PagrindinistekstasDiagrama">
    <w:name w:val="Pagrindinis tekstas Diagrama"/>
    <w:link w:val="Pagrindinistekstas"/>
    <w:uiPriority w:val="99"/>
    <w:rsid w:val="00075DCF"/>
    <w:rPr>
      <w:b/>
      <w:sz w:val="27"/>
      <w:shd w:val="solid" w:color="FFFFFF" w:fill="FFFFFF"/>
      <w:lang w:eastAsia="en-US"/>
    </w:rPr>
  </w:style>
  <w:style w:type="character" w:customStyle="1" w:styleId="PavadinimasDiagrama">
    <w:name w:val="Pavadinimas Diagrama"/>
    <w:link w:val="Pavadinimas"/>
    <w:rsid w:val="00546F08"/>
    <w:rPr>
      <w:b/>
      <w:lang w:eastAsia="en-US"/>
    </w:rPr>
  </w:style>
  <w:style w:type="paragraph" w:customStyle="1" w:styleId="Punktai">
    <w:name w:val="Punktai"/>
    <w:basedOn w:val="prastasis"/>
    <w:link w:val="PunktaiDiagrama"/>
    <w:rsid w:val="00B3421D"/>
    <w:pPr>
      <w:numPr>
        <w:numId w:val="3"/>
      </w:numPr>
      <w:tabs>
        <w:tab w:val="clear" w:pos="851"/>
        <w:tab w:val="left" w:pos="993"/>
      </w:tabs>
      <w:spacing w:line="360" w:lineRule="auto"/>
      <w:ind w:left="993"/>
    </w:pPr>
    <w:rPr>
      <w:lang w:eastAsia="lt-LT"/>
    </w:rPr>
  </w:style>
  <w:style w:type="character" w:customStyle="1" w:styleId="PunktaiDiagrama">
    <w:name w:val="Punktai Diagrama"/>
    <w:link w:val="Punktai"/>
    <w:rsid w:val="00B3421D"/>
    <w:rPr>
      <w:sz w:val="24"/>
    </w:rPr>
  </w:style>
  <w:style w:type="paragraph" w:customStyle="1" w:styleId="BalloonText1">
    <w:name w:val="Balloon Text1"/>
    <w:basedOn w:val="prastasis"/>
    <w:semiHidden/>
    <w:rsid w:val="006D2AFB"/>
    <w:rPr>
      <w:rFonts w:ascii="Tahoma" w:hAnsi="Tahoma" w:cs="Tahoma"/>
      <w:sz w:val="16"/>
      <w:szCs w:val="16"/>
    </w:rPr>
  </w:style>
  <w:style w:type="paragraph" w:styleId="Betarp">
    <w:name w:val="No Spacing"/>
    <w:uiPriority w:val="1"/>
    <w:qFormat/>
    <w:rsid w:val="00212454"/>
    <w:pPr>
      <w:ind w:firstLine="720"/>
      <w:jc w:val="both"/>
    </w:pPr>
    <w:rPr>
      <w:sz w:val="24"/>
      <w:lang w:eastAsia="en-US"/>
    </w:rPr>
  </w:style>
  <w:style w:type="table" w:customStyle="1" w:styleId="Lentelstinklelis1">
    <w:name w:val="Lentelės tinklelis1"/>
    <w:basedOn w:val="prastojilentel"/>
    <w:next w:val="Lentelstinklelis"/>
    <w:rsid w:val="00B66586"/>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70044D"/>
    <w:rPr>
      <w:rFonts w:ascii="Tahoma" w:hAnsi="Tahoma" w:cs="Tahoma"/>
      <w:sz w:val="16"/>
      <w:szCs w:val="16"/>
    </w:rPr>
  </w:style>
  <w:style w:type="character" w:customStyle="1" w:styleId="DebesliotekstasDiagrama">
    <w:name w:val="Debesėlio tekstas Diagrama"/>
    <w:link w:val="Debesliotekstas"/>
    <w:rsid w:val="0070044D"/>
    <w:rPr>
      <w:rFonts w:ascii="Tahoma" w:hAnsi="Tahoma" w:cs="Tahoma"/>
      <w:sz w:val="16"/>
      <w:szCs w:val="16"/>
      <w:lang w:eastAsia="en-US"/>
    </w:rPr>
  </w:style>
  <w:style w:type="table" w:customStyle="1" w:styleId="Lentelstinklelis2">
    <w:name w:val="Lentelės tinklelis2"/>
    <w:basedOn w:val="prastojilentel"/>
    <w:next w:val="Lentelstinklelis"/>
    <w:rsid w:val="00F33634"/>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C62FB"/>
    <w:rPr>
      <w:snapToGrid w:val="0"/>
      <w:sz w:val="24"/>
      <w:lang w:val="en-AU" w:eastAsia="en-US"/>
    </w:rPr>
  </w:style>
  <w:style w:type="table" w:customStyle="1" w:styleId="Lentelstinklelis3">
    <w:name w:val="Lentelės tinklelis3"/>
    <w:basedOn w:val="prastojilentel"/>
    <w:next w:val="Lentelstinklelis"/>
    <w:rsid w:val="006C608A"/>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rsid w:val="001F70A6"/>
    <w:rPr>
      <w:i/>
      <w:iCs/>
    </w:rPr>
  </w:style>
  <w:style w:type="character" w:customStyle="1" w:styleId="mtextantrastezalsva">
    <w:name w:val="m_text_antraste_zalsva"/>
    <w:basedOn w:val="Numatytasispastraiposriftas"/>
    <w:rsid w:val="00131B46"/>
  </w:style>
  <w:style w:type="character" w:customStyle="1" w:styleId="PoratDiagrama">
    <w:name w:val="Poraštė Diagrama"/>
    <w:basedOn w:val="Numatytasispastraiposriftas"/>
    <w:link w:val="Porat"/>
    <w:rsid w:val="000A1A03"/>
    <w:rPr>
      <w:sz w:val="24"/>
      <w:lang w:eastAsia="en-US"/>
    </w:rPr>
  </w:style>
  <w:style w:type="character" w:customStyle="1" w:styleId="normaltextrun">
    <w:name w:val="normaltextrun"/>
    <w:basedOn w:val="Numatytasispastraiposriftas"/>
    <w:rsid w:val="00C72667"/>
  </w:style>
  <w:style w:type="character" w:customStyle="1" w:styleId="eop">
    <w:name w:val="eop"/>
    <w:basedOn w:val="Numatytasispastraiposriftas"/>
    <w:rsid w:val="00C72667"/>
  </w:style>
  <w:style w:type="character" w:styleId="Neapdorotaspaminjimas">
    <w:name w:val="Unresolved Mention"/>
    <w:basedOn w:val="Numatytasispastraiposriftas"/>
    <w:uiPriority w:val="99"/>
    <w:semiHidden/>
    <w:unhideWhenUsed/>
    <w:rsid w:val="003534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10593">
      <w:bodyDiv w:val="1"/>
      <w:marLeft w:val="0"/>
      <w:marRight w:val="0"/>
      <w:marTop w:val="0"/>
      <w:marBottom w:val="0"/>
      <w:divBdr>
        <w:top w:val="none" w:sz="0" w:space="0" w:color="auto"/>
        <w:left w:val="none" w:sz="0" w:space="0" w:color="auto"/>
        <w:bottom w:val="none" w:sz="0" w:space="0" w:color="auto"/>
        <w:right w:val="none" w:sz="0" w:space="0" w:color="auto"/>
      </w:divBdr>
    </w:div>
    <w:div w:id="175702679">
      <w:bodyDiv w:val="1"/>
      <w:marLeft w:val="0"/>
      <w:marRight w:val="0"/>
      <w:marTop w:val="0"/>
      <w:marBottom w:val="0"/>
      <w:divBdr>
        <w:top w:val="none" w:sz="0" w:space="0" w:color="auto"/>
        <w:left w:val="none" w:sz="0" w:space="0" w:color="auto"/>
        <w:bottom w:val="none" w:sz="0" w:space="0" w:color="auto"/>
        <w:right w:val="none" w:sz="0" w:space="0" w:color="auto"/>
      </w:divBdr>
    </w:div>
    <w:div w:id="444538394">
      <w:bodyDiv w:val="1"/>
      <w:marLeft w:val="0"/>
      <w:marRight w:val="0"/>
      <w:marTop w:val="0"/>
      <w:marBottom w:val="0"/>
      <w:divBdr>
        <w:top w:val="none" w:sz="0" w:space="0" w:color="auto"/>
        <w:left w:val="none" w:sz="0" w:space="0" w:color="auto"/>
        <w:bottom w:val="none" w:sz="0" w:space="0" w:color="auto"/>
        <w:right w:val="none" w:sz="0" w:space="0" w:color="auto"/>
      </w:divBdr>
      <w:divsChild>
        <w:div w:id="52242912">
          <w:marLeft w:val="0"/>
          <w:marRight w:val="0"/>
          <w:marTop w:val="0"/>
          <w:marBottom w:val="0"/>
          <w:divBdr>
            <w:top w:val="none" w:sz="0" w:space="0" w:color="auto"/>
            <w:left w:val="none" w:sz="0" w:space="0" w:color="auto"/>
            <w:bottom w:val="none" w:sz="0" w:space="0" w:color="auto"/>
            <w:right w:val="none" w:sz="0" w:space="0" w:color="auto"/>
          </w:divBdr>
          <w:divsChild>
            <w:div w:id="391083693">
              <w:marLeft w:val="0"/>
              <w:marRight w:val="0"/>
              <w:marTop w:val="0"/>
              <w:marBottom w:val="0"/>
              <w:divBdr>
                <w:top w:val="none" w:sz="0" w:space="0" w:color="auto"/>
                <w:left w:val="none" w:sz="0" w:space="0" w:color="auto"/>
                <w:bottom w:val="none" w:sz="0" w:space="0" w:color="auto"/>
                <w:right w:val="none" w:sz="0" w:space="0" w:color="auto"/>
              </w:divBdr>
              <w:divsChild>
                <w:div w:id="2079133017">
                  <w:marLeft w:val="0"/>
                  <w:marRight w:val="0"/>
                  <w:marTop w:val="0"/>
                  <w:marBottom w:val="0"/>
                  <w:divBdr>
                    <w:top w:val="none" w:sz="0" w:space="0" w:color="auto"/>
                    <w:left w:val="none" w:sz="0" w:space="0" w:color="auto"/>
                    <w:bottom w:val="none" w:sz="0" w:space="0" w:color="auto"/>
                    <w:right w:val="none" w:sz="0" w:space="0" w:color="auto"/>
                  </w:divBdr>
                  <w:divsChild>
                    <w:div w:id="1500580451">
                      <w:marLeft w:val="0"/>
                      <w:marRight w:val="0"/>
                      <w:marTop w:val="0"/>
                      <w:marBottom w:val="0"/>
                      <w:divBdr>
                        <w:top w:val="none" w:sz="0" w:space="0" w:color="auto"/>
                        <w:left w:val="none" w:sz="0" w:space="0" w:color="auto"/>
                        <w:bottom w:val="none" w:sz="0" w:space="0" w:color="auto"/>
                        <w:right w:val="none" w:sz="0" w:space="0" w:color="auto"/>
                      </w:divBdr>
                      <w:divsChild>
                        <w:div w:id="736902387">
                          <w:marLeft w:val="0"/>
                          <w:marRight w:val="0"/>
                          <w:marTop w:val="0"/>
                          <w:marBottom w:val="0"/>
                          <w:divBdr>
                            <w:top w:val="none" w:sz="0" w:space="0" w:color="auto"/>
                            <w:left w:val="none" w:sz="0" w:space="0" w:color="auto"/>
                            <w:bottom w:val="none" w:sz="0" w:space="0" w:color="auto"/>
                            <w:right w:val="none" w:sz="0" w:space="0" w:color="auto"/>
                          </w:divBdr>
                          <w:divsChild>
                            <w:div w:id="4777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407910">
      <w:bodyDiv w:val="1"/>
      <w:marLeft w:val="0"/>
      <w:marRight w:val="0"/>
      <w:marTop w:val="0"/>
      <w:marBottom w:val="0"/>
      <w:divBdr>
        <w:top w:val="none" w:sz="0" w:space="0" w:color="auto"/>
        <w:left w:val="none" w:sz="0" w:space="0" w:color="auto"/>
        <w:bottom w:val="none" w:sz="0" w:space="0" w:color="auto"/>
        <w:right w:val="none" w:sz="0" w:space="0" w:color="auto"/>
      </w:divBdr>
    </w:div>
    <w:div w:id="510074063">
      <w:bodyDiv w:val="1"/>
      <w:marLeft w:val="0"/>
      <w:marRight w:val="0"/>
      <w:marTop w:val="0"/>
      <w:marBottom w:val="0"/>
      <w:divBdr>
        <w:top w:val="none" w:sz="0" w:space="0" w:color="auto"/>
        <w:left w:val="none" w:sz="0" w:space="0" w:color="auto"/>
        <w:bottom w:val="none" w:sz="0" w:space="0" w:color="auto"/>
        <w:right w:val="none" w:sz="0" w:space="0" w:color="auto"/>
      </w:divBdr>
    </w:div>
    <w:div w:id="618991240">
      <w:bodyDiv w:val="1"/>
      <w:marLeft w:val="0"/>
      <w:marRight w:val="0"/>
      <w:marTop w:val="0"/>
      <w:marBottom w:val="0"/>
      <w:divBdr>
        <w:top w:val="none" w:sz="0" w:space="0" w:color="auto"/>
        <w:left w:val="none" w:sz="0" w:space="0" w:color="auto"/>
        <w:bottom w:val="none" w:sz="0" w:space="0" w:color="auto"/>
        <w:right w:val="none" w:sz="0" w:space="0" w:color="auto"/>
      </w:divBdr>
    </w:div>
    <w:div w:id="860171109">
      <w:bodyDiv w:val="1"/>
      <w:marLeft w:val="0"/>
      <w:marRight w:val="0"/>
      <w:marTop w:val="0"/>
      <w:marBottom w:val="0"/>
      <w:divBdr>
        <w:top w:val="none" w:sz="0" w:space="0" w:color="auto"/>
        <w:left w:val="none" w:sz="0" w:space="0" w:color="auto"/>
        <w:bottom w:val="none" w:sz="0" w:space="0" w:color="auto"/>
        <w:right w:val="none" w:sz="0" w:space="0" w:color="auto"/>
      </w:divBdr>
    </w:div>
    <w:div w:id="862211217">
      <w:bodyDiv w:val="1"/>
      <w:marLeft w:val="0"/>
      <w:marRight w:val="0"/>
      <w:marTop w:val="0"/>
      <w:marBottom w:val="0"/>
      <w:divBdr>
        <w:top w:val="none" w:sz="0" w:space="0" w:color="auto"/>
        <w:left w:val="none" w:sz="0" w:space="0" w:color="auto"/>
        <w:bottom w:val="none" w:sz="0" w:space="0" w:color="auto"/>
        <w:right w:val="none" w:sz="0" w:space="0" w:color="auto"/>
      </w:divBdr>
    </w:div>
    <w:div w:id="891818119">
      <w:bodyDiv w:val="1"/>
      <w:marLeft w:val="0"/>
      <w:marRight w:val="0"/>
      <w:marTop w:val="0"/>
      <w:marBottom w:val="0"/>
      <w:divBdr>
        <w:top w:val="none" w:sz="0" w:space="0" w:color="auto"/>
        <w:left w:val="none" w:sz="0" w:space="0" w:color="auto"/>
        <w:bottom w:val="none" w:sz="0" w:space="0" w:color="auto"/>
        <w:right w:val="none" w:sz="0" w:space="0" w:color="auto"/>
      </w:divBdr>
    </w:div>
    <w:div w:id="896815484">
      <w:bodyDiv w:val="1"/>
      <w:marLeft w:val="0"/>
      <w:marRight w:val="0"/>
      <w:marTop w:val="0"/>
      <w:marBottom w:val="0"/>
      <w:divBdr>
        <w:top w:val="none" w:sz="0" w:space="0" w:color="auto"/>
        <w:left w:val="none" w:sz="0" w:space="0" w:color="auto"/>
        <w:bottom w:val="none" w:sz="0" w:space="0" w:color="auto"/>
        <w:right w:val="none" w:sz="0" w:space="0" w:color="auto"/>
      </w:divBdr>
    </w:div>
    <w:div w:id="922684808">
      <w:bodyDiv w:val="1"/>
      <w:marLeft w:val="0"/>
      <w:marRight w:val="0"/>
      <w:marTop w:val="0"/>
      <w:marBottom w:val="0"/>
      <w:divBdr>
        <w:top w:val="none" w:sz="0" w:space="0" w:color="auto"/>
        <w:left w:val="none" w:sz="0" w:space="0" w:color="auto"/>
        <w:bottom w:val="none" w:sz="0" w:space="0" w:color="auto"/>
        <w:right w:val="none" w:sz="0" w:space="0" w:color="auto"/>
      </w:divBdr>
    </w:div>
    <w:div w:id="938560666">
      <w:bodyDiv w:val="1"/>
      <w:marLeft w:val="0"/>
      <w:marRight w:val="0"/>
      <w:marTop w:val="0"/>
      <w:marBottom w:val="0"/>
      <w:divBdr>
        <w:top w:val="none" w:sz="0" w:space="0" w:color="auto"/>
        <w:left w:val="none" w:sz="0" w:space="0" w:color="auto"/>
        <w:bottom w:val="none" w:sz="0" w:space="0" w:color="auto"/>
        <w:right w:val="none" w:sz="0" w:space="0" w:color="auto"/>
      </w:divBdr>
    </w:div>
    <w:div w:id="1057581703">
      <w:bodyDiv w:val="1"/>
      <w:marLeft w:val="0"/>
      <w:marRight w:val="0"/>
      <w:marTop w:val="0"/>
      <w:marBottom w:val="0"/>
      <w:divBdr>
        <w:top w:val="none" w:sz="0" w:space="0" w:color="auto"/>
        <w:left w:val="none" w:sz="0" w:space="0" w:color="auto"/>
        <w:bottom w:val="none" w:sz="0" w:space="0" w:color="auto"/>
        <w:right w:val="none" w:sz="0" w:space="0" w:color="auto"/>
      </w:divBdr>
    </w:div>
    <w:div w:id="1115951841">
      <w:bodyDiv w:val="1"/>
      <w:marLeft w:val="0"/>
      <w:marRight w:val="0"/>
      <w:marTop w:val="0"/>
      <w:marBottom w:val="0"/>
      <w:divBdr>
        <w:top w:val="none" w:sz="0" w:space="0" w:color="auto"/>
        <w:left w:val="none" w:sz="0" w:space="0" w:color="auto"/>
        <w:bottom w:val="none" w:sz="0" w:space="0" w:color="auto"/>
        <w:right w:val="none" w:sz="0" w:space="0" w:color="auto"/>
      </w:divBdr>
    </w:div>
    <w:div w:id="1203327069">
      <w:bodyDiv w:val="1"/>
      <w:marLeft w:val="0"/>
      <w:marRight w:val="0"/>
      <w:marTop w:val="0"/>
      <w:marBottom w:val="0"/>
      <w:divBdr>
        <w:top w:val="none" w:sz="0" w:space="0" w:color="auto"/>
        <w:left w:val="none" w:sz="0" w:space="0" w:color="auto"/>
        <w:bottom w:val="none" w:sz="0" w:space="0" w:color="auto"/>
        <w:right w:val="none" w:sz="0" w:space="0" w:color="auto"/>
      </w:divBdr>
    </w:div>
    <w:div w:id="1219434029">
      <w:bodyDiv w:val="1"/>
      <w:marLeft w:val="0"/>
      <w:marRight w:val="0"/>
      <w:marTop w:val="0"/>
      <w:marBottom w:val="0"/>
      <w:divBdr>
        <w:top w:val="none" w:sz="0" w:space="0" w:color="auto"/>
        <w:left w:val="none" w:sz="0" w:space="0" w:color="auto"/>
        <w:bottom w:val="none" w:sz="0" w:space="0" w:color="auto"/>
        <w:right w:val="none" w:sz="0" w:space="0" w:color="auto"/>
      </w:divBdr>
    </w:div>
    <w:div w:id="1418016950">
      <w:bodyDiv w:val="1"/>
      <w:marLeft w:val="0"/>
      <w:marRight w:val="0"/>
      <w:marTop w:val="0"/>
      <w:marBottom w:val="0"/>
      <w:divBdr>
        <w:top w:val="none" w:sz="0" w:space="0" w:color="auto"/>
        <w:left w:val="none" w:sz="0" w:space="0" w:color="auto"/>
        <w:bottom w:val="none" w:sz="0" w:space="0" w:color="auto"/>
        <w:right w:val="none" w:sz="0" w:space="0" w:color="auto"/>
      </w:divBdr>
    </w:div>
    <w:div w:id="1425566445">
      <w:bodyDiv w:val="1"/>
      <w:marLeft w:val="0"/>
      <w:marRight w:val="0"/>
      <w:marTop w:val="0"/>
      <w:marBottom w:val="0"/>
      <w:divBdr>
        <w:top w:val="none" w:sz="0" w:space="0" w:color="auto"/>
        <w:left w:val="none" w:sz="0" w:space="0" w:color="auto"/>
        <w:bottom w:val="none" w:sz="0" w:space="0" w:color="auto"/>
        <w:right w:val="none" w:sz="0" w:space="0" w:color="auto"/>
      </w:divBdr>
    </w:div>
    <w:div w:id="1567565577">
      <w:bodyDiv w:val="1"/>
      <w:marLeft w:val="0"/>
      <w:marRight w:val="0"/>
      <w:marTop w:val="0"/>
      <w:marBottom w:val="0"/>
      <w:divBdr>
        <w:top w:val="none" w:sz="0" w:space="0" w:color="auto"/>
        <w:left w:val="none" w:sz="0" w:space="0" w:color="auto"/>
        <w:bottom w:val="none" w:sz="0" w:space="0" w:color="auto"/>
        <w:right w:val="none" w:sz="0" w:space="0" w:color="auto"/>
      </w:divBdr>
    </w:div>
    <w:div w:id="1610241026">
      <w:bodyDiv w:val="1"/>
      <w:marLeft w:val="0"/>
      <w:marRight w:val="0"/>
      <w:marTop w:val="0"/>
      <w:marBottom w:val="0"/>
      <w:divBdr>
        <w:top w:val="none" w:sz="0" w:space="0" w:color="auto"/>
        <w:left w:val="none" w:sz="0" w:space="0" w:color="auto"/>
        <w:bottom w:val="none" w:sz="0" w:space="0" w:color="auto"/>
        <w:right w:val="none" w:sz="0" w:space="0" w:color="auto"/>
      </w:divBdr>
    </w:div>
    <w:div w:id="1645504455">
      <w:bodyDiv w:val="1"/>
      <w:marLeft w:val="0"/>
      <w:marRight w:val="0"/>
      <w:marTop w:val="0"/>
      <w:marBottom w:val="0"/>
      <w:divBdr>
        <w:top w:val="none" w:sz="0" w:space="0" w:color="auto"/>
        <w:left w:val="none" w:sz="0" w:space="0" w:color="auto"/>
        <w:bottom w:val="none" w:sz="0" w:space="0" w:color="auto"/>
        <w:right w:val="none" w:sz="0" w:space="0" w:color="auto"/>
      </w:divBdr>
      <w:divsChild>
        <w:div w:id="1083989004">
          <w:marLeft w:val="0"/>
          <w:marRight w:val="0"/>
          <w:marTop w:val="0"/>
          <w:marBottom w:val="0"/>
          <w:divBdr>
            <w:top w:val="none" w:sz="0" w:space="0" w:color="auto"/>
            <w:left w:val="none" w:sz="0" w:space="0" w:color="auto"/>
            <w:bottom w:val="none" w:sz="0" w:space="0" w:color="auto"/>
            <w:right w:val="none" w:sz="0" w:space="0" w:color="auto"/>
          </w:divBdr>
          <w:divsChild>
            <w:div w:id="1608586500">
              <w:marLeft w:val="0"/>
              <w:marRight w:val="83"/>
              <w:marTop w:val="83"/>
              <w:marBottom w:val="0"/>
              <w:divBdr>
                <w:top w:val="none" w:sz="0" w:space="0" w:color="auto"/>
                <w:left w:val="none" w:sz="0" w:space="0" w:color="auto"/>
                <w:bottom w:val="none" w:sz="0" w:space="0" w:color="auto"/>
                <w:right w:val="none" w:sz="0" w:space="0" w:color="auto"/>
              </w:divBdr>
              <w:divsChild>
                <w:div w:id="220866709">
                  <w:marLeft w:val="83"/>
                  <w:marRight w:val="83"/>
                  <w:marTop w:val="0"/>
                  <w:marBottom w:val="124"/>
                  <w:divBdr>
                    <w:top w:val="none" w:sz="0" w:space="0" w:color="auto"/>
                    <w:left w:val="none" w:sz="0" w:space="0" w:color="auto"/>
                    <w:bottom w:val="none" w:sz="0" w:space="0" w:color="auto"/>
                    <w:right w:val="none" w:sz="0" w:space="0" w:color="auto"/>
                  </w:divBdr>
                </w:div>
              </w:divsChild>
            </w:div>
          </w:divsChild>
        </w:div>
      </w:divsChild>
    </w:div>
    <w:div w:id="1673604118">
      <w:bodyDiv w:val="1"/>
      <w:marLeft w:val="0"/>
      <w:marRight w:val="0"/>
      <w:marTop w:val="0"/>
      <w:marBottom w:val="0"/>
      <w:divBdr>
        <w:top w:val="none" w:sz="0" w:space="0" w:color="auto"/>
        <w:left w:val="none" w:sz="0" w:space="0" w:color="auto"/>
        <w:bottom w:val="none" w:sz="0" w:space="0" w:color="auto"/>
        <w:right w:val="none" w:sz="0" w:space="0" w:color="auto"/>
      </w:divBdr>
    </w:div>
    <w:div w:id="1722054239">
      <w:bodyDiv w:val="1"/>
      <w:marLeft w:val="0"/>
      <w:marRight w:val="0"/>
      <w:marTop w:val="0"/>
      <w:marBottom w:val="0"/>
      <w:divBdr>
        <w:top w:val="none" w:sz="0" w:space="0" w:color="auto"/>
        <w:left w:val="none" w:sz="0" w:space="0" w:color="auto"/>
        <w:bottom w:val="none" w:sz="0" w:space="0" w:color="auto"/>
        <w:right w:val="none" w:sz="0" w:space="0" w:color="auto"/>
      </w:divBdr>
    </w:div>
    <w:div w:id="1728989956">
      <w:bodyDiv w:val="1"/>
      <w:marLeft w:val="0"/>
      <w:marRight w:val="0"/>
      <w:marTop w:val="0"/>
      <w:marBottom w:val="0"/>
      <w:divBdr>
        <w:top w:val="none" w:sz="0" w:space="0" w:color="auto"/>
        <w:left w:val="none" w:sz="0" w:space="0" w:color="auto"/>
        <w:bottom w:val="none" w:sz="0" w:space="0" w:color="auto"/>
        <w:right w:val="none" w:sz="0" w:space="0" w:color="auto"/>
      </w:divBdr>
    </w:div>
    <w:div w:id="1936666508">
      <w:bodyDiv w:val="1"/>
      <w:marLeft w:val="0"/>
      <w:marRight w:val="0"/>
      <w:marTop w:val="0"/>
      <w:marBottom w:val="0"/>
      <w:divBdr>
        <w:top w:val="none" w:sz="0" w:space="0" w:color="auto"/>
        <w:left w:val="none" w:sz="0" w:space="0" w:color="auto"/>
        <w:bottom w:val="none" w:sz="0" w:space="0" w:color="auto"/>
        <w:right w:val="none" w:sz="0" w:space="0" w:color="auto"/>
      </w:divBdr>
    </w:div>
    <w:div w:id="1936743261">
      <w:bodyDiv w:val="1"/>
      <w:marLeft w:val="0"/>
      <w:marRight w:val="0"/>
      <w:marTop w:val="0"/>
      <w:marBottom w:val="0"/>
      <w:divBdr>
        <w:top w:val="none" w:sz="0" w:space="0" w:color="auto"/>
        <w:left w:val="none" w:sz="0" w:space="0" w:color="auto"/>
        <w:bottom w:val="none" w:sz="0" w:space="0" w:color="auto"/>
        <w:right w:val="none" w:sz="0" w:space="0" w:color="auto"/>
      </w:divBdr>
    </w:div>
    <w:div w:id="1985232330">
      <w:bodyDiv w:val="1"/>
      <w:marLeft w:val="0"/>
      <w:marRight w:val="0"/>
      <w:marTop w:val="0"/>
      <w:marBottom w:val="0"/>
      <w:divBdr>
        <w:top w:val="none" w:sz="0" w:space="0" w:color="auto"/>
        <w:left w:val="none" w:sz="0" w:space="0" w:color="auto"/>
        <w:bottom w:val="none" w:sz="0" w:space="0" w:color="auto"/>
        <w:right w:val="none" w:sz="0" w:space="0" w:color="auto"/>
      </w:divBdr>
    </w:div>
    <w:div w:id="19972184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TARYBA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79799-6DB0-480B-BD8A-F76F77A51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TARYBA1</Template>
  <TotalTime>1</TotalTime>
  <Pages>9</Pages>
  <Words>19303</Words>
  <Characters>11003</Characters>
  <Application>Microsoft Office Word</Application>
  <DocSecurity>0</DocSecurity>
  <Lines>91</Lines>
  <Paragraphs>60</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30246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dc:creator>
  <cp:keywords/>
  <dc:description/>
  <cp:lastModifiedBy>Jūratė Šedvilaitė</cp:lastModifiedBy>
  <cp:revision>2</cp:revision>
  <cp:lastPrinted>2022-12-29T14:28:00Z</cp:lastPrinted>
  <dcterms:created xsi:type="dcterms:W3CDTF">2022-12-29T14:29:00Z</dcterms:created>
  <dcterms:modified xsi:type="dcterms:W3CDTF">2022-12-29T14:29:00Z</dcterms:modified>
</cp:coreProperties>
</file>